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448F26E8" w:rsidR="000F3C3E" w:rsidRPr="000D3AE7" w:rsidRDefault="000F3C3E" w:rsidP="1FE05F9E">
      <w:pPr>
        <w:pStyle w:val="Header"/>
        <w:tabs>
          <w:tab w:val="right" w:pos="9639"/>
        </w:tabs>
        <w:jc w:val="both"/>
        <w:rPr>
          <w:rFonts w:cs="Arial"/>
          <w:i/>
          <w:sz w:val="24"/>
          <w:szCs w:val="24"/>
          <w:lang w:val="en-US"/>
        </w:rPr>
      </w:pPr>
      <w:r w:rsidRPr="000D3AE7">
        <w:rPr>
          <w:rFonts w:cs="Arial"/>
          <w:sz w:val="24"/>
          <w:szCs w:val="24"/>
          <w:lang w:val="en-US"/>
        </w:rPr>
        <w:t>3GPP T</w:t>
      </w:r>
      <w:bookmarkStart w:id="0" w:name="_Ref452454252"/>
      <w:bookmarkEnd w:id="0"/>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10068E">
        <w:rPr>
          <w:rFonts w:cs="Arial"/>
          <w:sz w:val="24"/>
          <w:szCs w:val="24"/>
          <w:lang w:val="en-US"/>
        </w:rPr>
        <w:t>9</w:t>
      </w:r>
      <w:r w:rsidR="00E86792" w:rsidRPr="000D3AE7">
        <w:rPr>
          <w:rFonts w:cs="Arial"/>
          <w:sz w:val="24"/>
          <w:szCs w:val="24"/>
          <w:lang w:val="en-US"/>
        </w:rPr>
        <w:t xml:space="preserve"> </w:t>
      </w:r>
      <w:r>
        <w:tab/>
      </w:r>
      <w:r w:rsidR="003E5F28" w:rsidRPr="000D3AE7">
        <w:rPr>
          <w:rFonts w:cs="Arial"/>
          <w:sz w:val="24"/>
          <w:szCs w:val="24"/>
          <w:lang w:val="en-US"/>
        </w:rPr>
        <w:t>R3-</w:t>
      </w:r>
      <w:r w:rsidR="003446B2" w:rsidRPr="000D3AE7">
        <w:rPr>
          <w:rFonts w:cs="Arial"/>
          <w:sz w:val="24"/>
          <w:szCs w:val="24"/>
          <w:lang w:val="en-US"/>
        </w:rPr>
        <w:t>2</w:t>
      </w:r>
      <w:r w:rsidR="008E5D9B">
        <w:rPr>
          <w:rFonts w:cs="Arial" w:hint="eastAsia"/>
          <w:sz w:val="24"/>
          <w:szCs w:val="24"/>
          <w:lang w:val="en-US"/>
        </w:rPr>
        <w:t>5</w:t>
      </w:r>
      <w:r w:rsidR="006828E6">
        <w:rPr>
          <w:rFonts w:cs="Arial"/>
          <w:sz w:val="24"/>
          <w:szCs w:val="24"/>
          <w:lang w:val="en-US"/>
        </w:rPr>
        <w:t>5303</w:t>
      </w:r>
    </w:p>
    <w:p w14:paraId="7DE4A54D" w14:textId="24FE4869" w:rsidR="00045E2D" w:rsidRDefault="00F85006" w:rsidP="00045E2D">
      <w:pPr>
        <w:pStyle w:val="Header"/>
        <w:jc w:val="both"/>
        <w:rPr>
          <w:rFonts w:eastAsia="MS Mincho" w:cs="Arial"/>
          <w:noProof w:val="0"/>
          <w:sz w:val="24"/>
          <w:szCs w:val="24"/>
        </w:rPr>
      </w:pPr>
      <w:r>
        <w:rPr>
          <w:rFonts w:eastAsia="MS Mincho" w:cs="Arial"/>
          <w:noProof w:val="0"/>
          <w:sz w:val="24"/>
          <w:szCs w:val="24"/>
        </w:rPr>
        <w:t>Bengaluru, India, 25-29 August 2025</w:t>
      </w:r>
    </w:p>
    <w:p w14:paraId="7863423A" w14:textId="77777777" w:rsidR="000F3C3E" w:rsidRPr="00B704B9" w:rsidRDefault="000F3C3E" w:rsidP="000F3C3E">
      <w:pPr>
        <w:pStyle w:val="Header"/>
        <w:tabs>
          <w:tab w:val="left" w:pos="2410"/>
        </w:tabs>
        <w:rPr>
          <w:bCs/>
          <w:noProof w:val="0"/>
          <w:sz w:val="24"/>
        </w:rPr>
      </w:pPr>
    </w:p>
    <w:p w14:paraId="12F098B2" w14:textId="47310F33"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6A0A50">
        <w:rPr>
          <w:rFonts w:cs="Arial" w:hint="eastAsia"/>
          <w:b/>
          <w:bCs/>
          <w:sz w:val="24"/>
          <w:lang w:eastAsia="ja-JP"/>
        </w:rPr>
        <w:t xml:space="preserve">8.1 </w:t>
      </w:r>
      <w:r w:rsidR="006A0A50" w:rsidRPr="006A0A50">
        <w:rPr>
          <w:rFonts w:cs="Arial"/>
          <w:b/>
          <w:bCs/>
          <w:sz w:val="24"/>
          <w:lang w:eastAsia="ja-JP"/>
        </w:rPr>
        <w:t>New Incoming LSs</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4020F916"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Discussion on</w:t>
      </w:r>
      <w:r w:rsidR="008B43E6">
        <w:rPr>
          <w:rFonts w:ascii="Arial" w:hAnsi="Arial" w:cs="Arial" w:hint="eastAsia"/>
          <w:b/>
          <w:bCs/>
          <w:sz w:val="24"/>
          <w:szCs w:val="24"/>
          <w:lang w:eastAsia="ja-JP"/>
        </w:rPr>
        <w:t xml:space="preserve"> </w:t>
      </w:r>
      <w:r w:rsidR="006A0A50">
        <w:rPr>
          <w:rFonts w:ascii="Arial" w:hAnsi="Arial" w:cs="Arial" w:hint="eastAsia"/>
          <w:b/>
          <w:bCs/>
          <w:sz w:val="24"/>
          <w:szCs w:val="24"/>
          <w:lang w:eastAsia="ja-JP"/>
        </w:rPr>
        <w:t>7MHz channel bandwidth</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26E1885C" w14:textId="04E16861" w:rsidR="00D74622" w:rsidRDefault="00D74622" w:rsidP="00D74622">
      <w:pPr>
        <w:jc w:val="both"/>
        <w:rPr>
          <w:lang w:eastAsia="ja-JP"/>
        </w:rPr>
      </w:pPr>
      <w:r>
        <w:rPr>
          <w:rFonts w:hint="eastAsia"/>
          <w:lang w:eastAsia="ja-JP"/>
        </w:rPr>
        <w:t>RAN4 has reached way forward for 7MHz channel bandwidth and agreed that 35 Resource Blocks (RB) will be supported (</w:t>
      </w:r>
      <w:r w:rsidRPr="008D3930">
        <w:rPr>
          <w:lang w:eastAsia="ja-JP"/>
        </w:rPr>
        <w:t>R4-2502870</w:t>
      </w:r>
      <w:bookmarkStart w:id="1" w:name="_Hlk206142729"/>
      <w:r>
        <w:rPr>
          <w:rFonts w:hint="eastAsia"/>
          <w:lang w:eastAsia="ja-JP"/>
        </w:rPr>
        <w:t>).</w:t>
      </w:r>
      <w:r w:rsidR="0010068E">
        <w:rPr>
          <w:lang w:eastAsia="ja-JP"/>
        </w:rPr>
        <w:t xml:space="preserve"> The WID</w:t>
      </w:r>
      <w:r w:rsidR="00D406C1">
        <w:rPr>
          <w:lang w:eastAsia="ja-JP"/>
        </w:rPr>
        <w:t xml:space="preserve"> (RP-251453) </w:t>
      </w:r>
      <w:r w:rsidR="0010068E">
        <w:rPr>
          <w:lang w:eastAsia="ja-JP"/>
        </w:rPr>
        <w:t>was also updated at RAN Plenary in June to indicate both Xn and F1 as impacted specifications.</w:t>
      </w:r>
      <w:r>
        <w:rPr>
          <w:rFonts w:hint="eastAsia"/>
          <w:lang w:eastAsia="ja-JP"/>
        </w:rPr>
        <w:t xml:space="preserve"> </w:t>
      </w:r>
      <w:bookmarkStart w:id="2" w:name="_Hlk206143185"/>
      <w:bookmarkEnd w:id="1"/>
      <w:r>
        <w:rPr>
          <w:rFonts w:hint="eastAsia"/>
          <w:lang w:eastAsia="ja-JP"/>
        </w:rPr>
        <w:t>Similarly, RAN3 received the following LS in CC on related topic (</w:t>
      </w:r>
      <w:r w:rsidR="006828E6" w:rsidRPr="006828E6">
        <w:rPr>
          <w:lang w:eastAsia="ja-JP"/>
        </w:rPr>
        <w:t>R3-255017</w:t>
      </w:r>
      <w:r>
        <w:rPr>
          <w:rFonts w:hint="eastAsia"/>
          <w:lang w:eastAsia="ja-JP"/>
        </w:rPr>
        <w:t>).</w:t>
      </w:r>
      <w:bookmarkEnd w:id="2"/>
    </w:p>
    <w:p w14:paraId="35DA2DAC" w14:textId="378842FF" w:rsidR="00925387" w:rsidRDefault="00925387" w:rsidP="00925387">
      <w:pPr>
        <w:pStyle w:val="Heading1"/>
        <w:tabs>
          <w:tab w:val="left" w:pos="2410"/>
        </w:tabs>
      </w:pPr>
      <w:r>
        <w:t>2</w:t>
      </w:r>
      <w:r w:rsidRPr="00B704B9">
        <w:tab/>
      </w:r>
      <w:r w:rsidR="0055062D">
        <w:rPr>
          <w:rFonts w:hint="eastAsia"/>
          <w:lang w:eastAsia="ja-JP"/>
        </w:rPr>
        <w:t>Discussion</w:t>
      </w:r>
    </w:p>
    <w:p w14:paraId="72A65E8F" w14:textId="35A04C5B" w:rsidR="008D3930" w:rsidRDefault="008D3930" w:rsidP="008D3930">
      <w:pPr>
        <w:jc w:val="both"/>
        <w:rPr>
          <w:lang w:eastAsia="ja-JP"/>
        </w:rPr>
      </w:pPr>
      <w:r>
        <w:rPr>
          <w:rFonts w:hint="eastAsia"/>
          <w:lang w:eastAsia="ja-JP"/>
        </w:rPr>
        <w:t>RAN4 has reached way forward for 7MHz channel bandwidth and agreed that 35 Resource Blocks (RB) will be supported (</w:t>
      </w:r>
      <w:r w:rsidRPr="008D3930">
        <w:rPr>
          <w:lang w:eastAsia="ja-JP"/>
        </w:rPr>
        <w:t>R4-2502870</w:t>
      </w:r>
      <w:r>
        <w:rPr>
          <w:rFonts w:hint="eastAsia"/>
          <w:lang w:eastAsia="ja-JP"/>
        </w:rPr>
        <w:t>). Similarly, RAN3 received the following LS in CC on related topic (</w:t>
      </w:r>
      <w:r w:rsidR="006828E6" w:rsidRPr="006828E6">
        <w:rPr>
          <w:lang w:eastAsia="ja-JP"/>
        </w:rPr>
        <w:t>R3-255017</w:t>
      </w:r>
      <w:r>
        <w:rPr>
          <w:rFonts w:hint="eastAsia"/>
          <w:lang w:eastAsia="ja-JP"/>
        </w:rPr>
        <w:t>).</w:t>
      </w:r>
    </w:p>
    <w:p w14:paraId="561D4E38" w14:textId="77777777" w:rsidR="006828E6" w:rsidRDefault="008D3930" w:rsidP="008D3930">
      <w:pPr>
        <w:jc w:val="both"/>
        <w:rPr>
          <w:lang w:eastAsia="ja-JP"/>
        </w:rPr>
      </w:pPr>
      <w:r>
        <w:rPr>
          <w:rFonts w:hint="eastAsia"/>
          <w:lang w:eastAsia="ja-JP"/>
        </w:rPr>
        <w:t xml:space="preserve">Although the LS from RAN4 does not indicate any action to RAN3, the newly introduced value of 35 RBs needs to be reflected and </w:t>
      </w:r>
      <w:proofErr w:type="spellStart"/>
      <w:r>
        <w:rPr>
          <w:rFonts w:hint="eastAsia"/>
          <w:lang w:eastAsia="ja-JP"/>
        </w:rPr>
        <w:t>signal</w:t>
      </w:r>
      <w:r w:rsidR="00EB6850">
        <w:rPr>
          <w:rFonts w:hint="eastAsia"/>
          <w:lang w:eastAsia="ja-JP"/>
        </w:rPr>
        <w:t>ed</w:t>
      </w:r>
      <w:proofErr w:type="spellEnd"/>
      <w:r>
        <w:rPr>
          <w:rFonts w:hint="eastAsia"/>
          <w:lang w:eastAsia="ja-JP"/>
        </w:rPr>
        <w:t xml:space="preserve"> over F1 and Xn interfaces for this new </w:t>
      </w:r>
      <w:r w:rsidR="00EB6850">
        <w:rPr>
          <w:lang w:eastAsia="ja-JP"/>
        </w:rPr>
        <w:t>configuration</w:t>
      </w:r>
      <w:r>
        <w:rPr>
          <w:rFonts w:hint="eastAsia"/>
          <w:lang w:eastAsia="ja-JP"/>
        </w:rPr>
        <w:t xml:space="preserve"> to operate. </w:t>
      </w:r>
      <w:r w:rsidR="00EB6850">
        <w:rPr>
          <w:rFonts w:hint="eastAsia"/>
          <w:lang w:eastAsia="ja-JP"/>
        </w:rPr>
        <w:t>Further</w:t>
      </w:r>
      <w:r w:rsidR="00D74622">
        <w:rPr>
          <w:rFonts w:hint="eastAsia"/>
          <w:lang w:eastAsia="ja-JP"/>
        </w:rPr>
        <w:t xml:space="preserve">, </w:t>
      </w:r>
      <w:r>
        <w:rPr>
          <w:rFonts w:hint="eastAsia"/>
          <w:lang w:eastAsia="ja-JP"/>
        </w:rPr>
        <w:t xml:space="preserve">the Rel-19 WID for 7MHz </w:t>
      </w:r>
      <w:r w:rsidR="006828E6">
        <w:rPr>
          <w:lang w:eastAsia="ja-JP"/>
        </w:rPr>
        <w:t xml:space="preserve">was also updated in RAN Plenary in June to reflect that also </w:t>
      </w:r>
      <w:r>
        <w:rPr>
          <w:rFonts w:hint="eastAsia"/>
          <w:lang w:eastAsia="ja-JP"/>
        </w:rPr>
        <w:t xml:space="preserve">RAN3 </w:t>
      </w:r>
      <w:r w:rsidR="00D74622">
        <w:rPr>
          <w:rFonts w:hint="eastAsia"/>
          <w:lang w:eastAsia="ja-JP"/>
        </w:rPr>
        <w:t xml:space="preserve">TS 38.473 </w:t>
      </w:r>
      <w:r>
        <w:rPr>
          <w:rFonts w:hint="eastAsia"/>
          <w:lang w:eastAsia="ja-JP"/>
        </w:rPr>
        <w:t>specification</w:t>
      </w:r>
      <w:r w:rsidR="006828E6">
        <w:rPr>
          <w:lang w:eastAsia="ja-JP"/>
        </w:rPr>
        <w:t xml:space="preserve"> will be impacted. From timeline perspective this Work Item’s core work is to be completed by September. Hence, from RAN3 side, the required changes in Xn and F1 should be ready as well within that timeline.</w:t>
      </w:r>
    </w:p>
    <w:p w14:paraId="71986A5B" w14:textId="77777777" w:rsidR="00F85006" w:rsidRDefault="00F85006" w:rsidP="00F85006">
      <w:pPr>
        <w:ind w:left="284"/>
        <w:jc w:val="both"/>
        <w:rPr>
          <w:b/>
          <w:bCs/>
          <w:i/>
          <w:iCs/>
          <w:szCs w:val="22"/>
          <w:lang w:eastAsia="ja-JP"/>
        </w:rPr>
      </w:pPr>
      <w:r w:rsidRPr="00B92359">
        <w:rPr>
          <w:b/>
          <w:bCs/>
          <w:i/>
          <w:iCs/>
          <w:szCs w:val="22"/>
        </w:rPr>
        <w:t>Proposal</w:t>
      </w:r>
      <w:r>
        <w:rPr>
          <w:rFonts w:hint="eastAsia"/>
          <w:b/>
          <w:bCs/>
          <w:i/>
          <w:iCs/>
          <w:szCs w:val="22"/>
          <w:lang w:eastAsia="ja-JP"/>
        </w:rPr>
        <w:t xml:space="preserve"> </w:t>
      </w:r>
      <w:r>
        <w:rPr>
          <w:b/>
          <w:bCs/>
          <w:i/>
          <w:iCs/>
          <w:szCs w:val="22"/>
          <w:lang w:eastAsia="ja-JP"/>
        </w:rPr>
        <w:t>1</w:t>
      </w:r>
      <w:r w:rsidRPr="00B92359">
        <w:rPr>
          <w:b/>
          <w:bCs/>
          <w:i/>
          <w:iCs/>
          <w:szCs w:val="22"/>
        </w:rPr>
        <w:t>:</w:t>
      </w:r>
      <w:r>
        <w:rPr>
          <w:rFonts w:hint="eastAsia"/>
          <w:b/>
          <w:bCs/>
          <w:i/>
          <w:iCs/>
          <w:szCs w:val="22"/>
          <w:lang w:eastAsia="ja-JP"/>
        </w:rPr>
        <w:t xml:space="preserve"> Agree Text Proposals in R3-25</w:t>
      </w:r>
      <w:r>
        <w:rPr>
          <w:b/>
          <w:bCs/>
          <w:i/>
          <w:iCs/>
          <w:szCs w:val="22"/>
          <w:lang w:eastAsia="ja-JP"/>
        </w:rPr>
        <w:t>5304</w:t>
      </w:r>
      <w:r>
        <w:rPr>
          <w:rFonts w:hint="eastAsia"/>
          <w:b/>
          <w:bCs/>
          <w:i/>
          <w:iCs/>
          <w:szCs w:val="22"/>
          <w:lang w:eastAsia="ja-JP"/>
        </w:rPr>
        <w:t xml:space="preserve"> and R3-25</w:t>
      </w:r>
      <w:r>
        <w:rPr>
          <w:b/>
          <w:bCs/>
          <w:i/>
          <w:iCs/>
          <w:szCs w:val="22"/>
          <w:lang w:eastAsia="ja-JP"/>
        </w:rPr>
        <w:t>5308</w:t>
      </w:r>
      <w:r>
        <w:rPr>
          <w:rFonts w:hint="eastAsia"/>
          <w:b/>
          <w:bCs/>
          <w:i/>
          <w:iCs/>
          <w:szCs w:val="22"/>
          <w:lang w:eastAsia="ja-JP"/>
        </w:rPr>
        <w:t xml:space="preserve"> to include 35 NPRB configuration in TS 38.423 (</w:t>
      </w:r>
      <w:proofErr w:type="spellStart"/>
      <w:r>
        <w:rPr>
          <w:rFonts w:hint="eastAsia"/>
          <w:b/>
          <w:bCs/>
          <w:i/>
          <w:iCs/>
          <w:szCs w:val="22"/>
          <w:lang w:eastAsia="ja-JP"/>
        </w:rPr>
        <w:t>XnAP</w:t>
      </w:r>
      <w:proofErr w:type="spellEnd"/>
      <w:r>
        <w:rPr>
          <w:rFonts w:hint="eastAsia"/>
          <w:b/>
          <w:bCs/>
          <w:i/>
          <w:iCs/>
          <w:szCs w:val="22"/>
          <w:lang w:eastAsia="ja-JP"/>
        </w:rPr>
        <w:t>) and TS 38.473 (F1AP) specifications.</w:t>
      </w:r>
    </w:p>
    <w:p w14:paraId="5AAE9490" w14:textId="77777777" w:rsidR="00403932" w:rsidRPr="00860B65" w:rsidRDefault="00403932" w:rsidP="00501A3C">
      <w:pPr>
        <w:jc w:val="both"/>
        <w:rPr>
          <w:u w:val="single"/>
          <w:lang w:eastAsia="ja-JP"/>
        </w:rPr>
      </w:pPr>
    </w:p>
    <w:p w14:paraId="4E432812" w14:textId="6A034DF9" w:rsidR="00925387" w:rsidRPr="00B704B9" w:rsidRDefault="00D74622" w:rsidP="00925387">
      <w:pPr>
        <w:pStyle w:val="Heading1"/>
        <w:tabs>
          <w:tab w:val="left" w:pos="2410"/>
        </w:tabs>
      </w:pPr>
      <w:r>
        <w:rPr>
          <w:rFonts w:hint="eastAsia"/>
          <w:lang w:eastAsia="ja-JP"/>
        </w:rPr>
        <w:t>3</w:t>
      </w:r>
      <w:r w:rsidR="00925387" w:rsidRPr="00B704B9">
        <w:tab/>
      </w:r>
      <w:r w:rsidR="00925387">
        <w:t>Conclusions</w:t>
      </w:r>
    </w:p>
    <w:p w14:paraId="0288B093" w14:textId="22B00FFE" w:rsidR="00860B65" w:rsidRDefault="00860B65" w:rsidP="00860B65">
      <w:pPr>
        <w:ind w:left="284"/>
        <w:jc w:val="both"/>
        <w:rPr>
          <w:b/>
          <w:bCs/>
          <w:i/>
          <w:iCs/>
          <w:szCs w:val="22"/>
          <w:lang w:eastAsia="ja-JP"/>
        </w:rPr>
      </w:pPr>
      <w:r w:rsidRPr="00B92359">
        <w:rPr>
          <w:b/>
          <w:bCs/>
          <w:i/>
          <w:iCs/>
          <w:szCs w:val="22"/>
        </w:rPr>
        <w:t>Proposal</w:t>
      </w:r>
      <w:r>
        <w:rPr>
          <w:rFonts w:hint="eastAsia"/>
          <w:b/>
          <w:bCs/>
          <w:i/>
          <w:iCs/>
          <w:szCs w:val="22"/>
          <w:lang w:eastAsia="ja-JP"/>
        </w:rPr>
        <w:t xml:space="preserve"> </w:t>
      </w:r>
      <w:r w:rsidR="006828E6">
        <w:rPr>
          <w:b/>
          <w:bCs/>
          <w:i/>
          <w:iCs/>
          <w:szCs w:val="22"/>
          <w:lang w:eastAsia="ja-JP"/>
        </w:rPr>
        <w:t>1</w:t>
      </w:r>
      <w:r w:rsidRPr="00B92359">
        <w:rPr>
          <w:b/>
          <w:bCs/>
          <w:i/>
          <w:iCs/>
          <w:szCs w:val="22"/>
        </w:rPr>
        <w:t>:</w:t>
      </w:r>
      <w:r>
        <w:rPr>
          <w:rFonts w:hint="eastAsia"/>
          <w:b/>
          <w:bCs/>
          <w:i/>
          <w:iCs/>
          <w:szCs w:val="22"/>
          <w:lang w:eastAsia="ja-JP"/>
        </w:rPr>
        <w:t xml:space="preserve"> Agree Text Proposals in R3-25</w:t>
      </w:r>
      <w:r w:rsidR="00F85006">
        <w:rPr>
          <w:b/>
          <w:bCs/>
          <w:i/>
          <w:iCs/>
          <w:szCs w:val="22"/>
          <w:lang w:eastAsia="ja-JP"/>
        </w:rPr>
        <w:t>5304</w:t>
      </w:r>
      <w:r>
        <w:rPr>
          <w:rFonts w:hint="eastAsia"/>
          <w:b/>
          <w:bCs/>
          <w:i/>
          <w:iCs/>
          <w:szCs w:val="22"/>
          <w:lang w:eastAsia="ja-JP"/>
        </w:rPr>
        <w:t xml:space="preserve"> and R3-25</w:t>
      </w:r>
      <w:r w:rsidR="00F85006">
        <w:rPr>
          <w:b/>
          <w:bCs/>
          <w:i/>
          <w:iCs/>
          <w:szCs w:val="22"/>
          <w:lang w:eastAsia="ja-JP"/>
        </w:rPr>
        <w:t>5308</w:t>
      </w:r>
      <w:r>
        <w:rPr>
          <w:rFonts w:hint="eastAsia"/>
          <w:b/>
          <w:bCs/>
          <w:i/>
          <w:iCs/>
          <w:szCs w:val="22"/>
          <w:lang w:eastAsia="ja-JP"/>
        </w:rPr>
        <w:t xml:space="preserve"> to include 35 NPRB configuration in TS 38.423 (</w:t>
      </w:r>
      <w:proofErr w:type="spellStart"/>
      <w:r>
        <w:rPr>
          <w:rFonts w:hint="eastAsia"/>
          <w:b/>
          <w:bCs/>
          <w:i/>
          <w:iCs/>
          <w:szCs w:val="22"/>
          <w:lang w:eastAsia="ja-JP"/>
        </w:rPr>
        <w:t>XnAP</w:t>
      </w:r>
      <w:proofErr w:type="spellEnd"/>
      <w:r>
        <w:rPr>
          <w:rFonts w:hint="eastAsia"/>
          <w:b/>
          <w:bCs/>
          <w:i/>
          <w:iCs/>
          <w:szCs w:val="22"/>
          <w:lang w:eastAsia="ja-JP"/>
        </w:rPr>
        <w:t>) and TS 38.473 (F1AP) specifications.</w:t>
      </w:r>
    </w:p>
    <w:p w14:paraId="237D0FB9" w14:textId="77777777" w:rsidR="00F70975" w:rsidRPr="00D74622" w:rsidRDefault="00F70975" w:rsidP="00D74622">
      <w:pPr>
        <w:ind w:left="284"/>
        <w:jc w:val="both"/>
        <w:rPr>
          <w:b/>
          <w:bCs/>
          <w:i/>
          <w:iCs/>
          <w:szCs w:val="22"/>
          <w:lang w:eastAsia="ja-JP"/>
        </w:rPr>
      </w:pPr>
    </w:p>
    <w:p w14:paraId="60E025C8" w14:textId="77777777" w:rsidR="00925387" w:rsidRPr="00B05E1E" w:rsidRDefault="00925387" w:rsidP="00925387">
      <w:pPr>
        <w:pStyle w:val="Heading1"/>
        <w:rPr>
          <w:lang w:val="en-US"/>
        </w:rPr>
      </w:pPr>
      <w:r w:rsidRPr="00B05E1E">
        <w:rPr>
          <w:lang w:val="en-US"/>
        </w:rPr>
        <w:t>References</w:t>
      </w:r>
    </w:p>
    <w:p w14:paraId="34403DCF" w14:textId="0F4F3121" w:rsidR="006828E6" w:rsidRPr="006828E6" w:rsidRDefault="003A4CBD" w:rsidP="006828E6">
      <w:pPr>
        <w:numPr>
          <w:ilvl w:val="0"/>
          <w:numId w:val="7"/>
        </w:numPr>
        <w:overflowPunct w:val="0"/>
        <w:autoSpaceDE w:val="0"/>
        <w:autoSpaceDN w:val="0"/>
        <w:adjustRightInd w:val="0"/>
        <w:textAlignment w:val="baseline"/>
        <w:rPr>
          <w:lang w:val="en-US"/>
        </w:rPr>
      </w:pPr>
      <w:r w:rsidRPr="00CF5226">
        <w:t>RP-25</w:t>
      </w:r>
      <w:r w:rsidR="0010068E">
        <w:t>1453</w:t>
      </w:r>
      <w:r>
        <w:rPr>
          <w:rFonts w:hint="eastAsia"/>
          <w:lang w:eastAsia="ja-JP"/>
        </w:rPr>
        <w:t xml:space="preserve"> </w:t>
      </w:r>
      <w:r w:rsidR="006828E6" w:rsidRPr="006828E6">
        <w:rPr>
          <w:lang w:eastAsia="ja-JP"/>
        </w:rPr>
        <w:t xml:space="preserve">Revised WID on NR FR1 7 MHz Channel Bandwidth </w:t>
      </w:r>
    </w:p>
    <w:sectPr w:rsidR="006828E6" w:rsidRPr="006828E6"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784E5" w14:textId="77777777" w:rsidR="00FE6757" w:rsidRDefault="00FE6757">
      <w:r>
        <w:separator/>
      </w:r>
    </w:p>
  </w:endnote>
  <w:endnote w:type="continuationSeparator" w:id="0">
    <w:p w14:paraId="4CD130C3" w14:textId="77777777" w:rsidR="00FE6757" w:rsidRDefault="00FE6757">
      <w:r>
        <w:continuationSeparator/>
      </w:r>
    </w:p>
  </w:endnote>
  <w:endnote w:type="continuationNotice" w:id="1">
    <w:p w14:paraId="4696B83B" w14:textId="77777777" w:rsidR="00FE6757" w:rsidRDefault="00FE6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ABE96" w14:textId="77777777" w:rsidR="00FE6757" w:rsidRDefault="00FE6757">
      <w:r>
        <w:separator/>
      </w:r>
    </w:p>
  </w:footnote>
  <w:footnote w:type="continuationSeparator" w:id="0">
    <w:p w14:paraId="4272EEA6" w14:textId="77777777" w:rsidR="00FE6757" w:rsidRDefault="00FE6757">
      <w:r>
        <w:continuationSeparator/>
      </w:r>
    </w:p>
  </w:footnote>
  <w:footnote w:type="continuationNotice" w:id="1">
    <w:p w14:paraId="27984129" w14:textId="77777777" w:rsidR="00FE6757" w:rsidRDefault="00FE67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5A16C9D"/>
    <w:multiLevelType w:val="hybridMultilevel"/>
    <w:tmpl w:val="1E540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8"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8" w15:restartNumberingAfterBreak="0">
    <w:nsid w:val="3F781B63"/>
    <w:multiLevelType w:val="hybridMultilevel"/>
    <w:tmpl w:val="CBD0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48B87002"/>
    <w:multiLevelType w:val="hybridMultilevel"/>
    <w:tmpl w:val="F67E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0"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5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3"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9"/>
  </w:num>
  <w:num w:numId="2" w16cid:durableId="1543446513">
    <w:abstractNumId w:val="45"/>
  </w:num>
  <w:num w:numId="3" w16cid:durableId="1720008383">
    <w:abstractNumId w:val="35"/>
  </w:num>
  <w:num w:numId="4" w16cid:durableId="353578630">
    <w:abstractNumId w:val="46"/>
  </w:num>
  <w:num w:numId="5" w16cid:durableId="2031296170">
    <w:abstractNumId w:val="49"/>
  </w:num>
  <w:num w:numId="6" w16cid:durableId="968314810">
    <w:abstractNumId w:val="16"/>
  </w:num>
  <w:num w:numId="7" w16cid:durableId="1763990094">
    <w:abstractNumId w:val="34"/>
  </w:num>
  <w:num w:numId="8" w16cid:durableId="88544609">
    <w:abstractNumId w:val="51"/>
  </w:num>
  <w:num w:numId="9" w16cid:durableId="2051955972">
    <w:abstractNumId w:val="55"/>
  </w:num>
  <w:num w:numId="10" w16cid:durableId="1331375390">
    <w:abstractNumId w:val="13"/>
  </w:num>
  <w:num w:numId="11" w16cid:durableId="514805493">
    <w:abstractNumId w:val="57"/>
  </w:num>
  <w:num w:numId="12" w16cid:durableId="618073422">
    <w:abstractNumId w:val="30"/>
  </w:num>
  <w:num w:numId="13" w16cid:durableId="2248827">
    <w:abstractNumId w:val="41"/>
  </w:num>
  <w:num w:numId="14" w16cid:durableId="568150560">
    <w:abstractNumId w:val="18"/>
  </w:num>
  <w:num w:numId="15" w16cid:durableId="498086113">
    <w:abstractNumId w:val="23"/>
  </w:num>
  <w:num w:numId="16" w16cid:durableId="1231885526">
    <w:abstractNumId w:val="26"/>
  </w:num>
  <w:num w:numId="17" w16cid:durableId="1052852638">
    <w:abstractNumId w:val="14"/>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4"/>
  </w:num>
  <w:num w:numId="29" w16cid:durableId="878929127">
    <w:abstractNumId w:val="42"/>
  </w:num>
  <w:num w:numId="30" w16cid:durableId="1354259768">
    <w:abstractNumId w:val="44"/>
  </w:num>
  <w:num w:numId="31" w16cid:durableId="58602335">
    <w:abstractNumId w:val="21"/>
  </w:num>
  <w:num w:numId="32" w16cid:durableId="314454357">
    <w:abstractNumId w:val="32"/>
  </w:num>
  <w:num w:numId="33" w16cid:durableId="1173572367">
    <w:abstractNumId w:val="24"/>
  </w:num>
  <w:num w:numId="34" w16cid:durableId="563757986">
    <w:abstractNumId w:val="19"/>
  </w:num>
  <w:num w:numId="35" w16cid:durableId="1747148840">
    <w:abstractNumId w:val="36"/>
  </w:num>
  <w:num w:numId="36" w16cid:durableId="249045756">
    <w:abstractNumId w:val="43"/>
  </w:num>
  <w:num w:numId="37" w16cid:durableId="1575583246">
    <w:abstractNumId w:val="40"/>
  </w:num>
  <w:num w:numId="38" w16cid:durableId="1567648578">
    <w:abstractNumId w:val="11"/>
  </w:num>
  <w:num w:numId="39" w16cid:durableId="2060351119">
    <w:abstractNumId w:val="31"/>
  </w:num>
  <w:num w:numId="40" w16cid:durableId="945506699">
    <w:abstractNumId w:val="52"/>
  </w:num>
  <w:num w:numId="41" w16cid:durableId="1717705331">
    <w:abstractNumId w:val="22"/>
  </w:num>
  <w:num w:numId="42" w16cid:durableId="964774893">
    <w:abstractNumId w:val="47"/>
  </w:num>
  <w:num w:numId="43" w16cid:durableId="1628703420">
    <w:abstractNumId w:val="10"/>
  </w:num>
  <w:num w:numId="44" w16cid:durableId="985167002">
    <w:abstractNumId w:val="37"/>
  </w:num>
  <w:num w:numId="45" w16cid:durableId="1598757553">
    <w:abstractNumId w:val="28"/>
  </w:num>
  <w:num w:numId="46" w16cid:durableId="550531224">
    <w:abstractNumId w:val="48"/>
  </w:num>
  <w:num w:numId="47" w16cid:durableId="1942568289">
    <w:abstractNumId w:val="15"/>
  </w:num>
  <w:num w:numId="48" w16cid:durableId="74087311">
    <w:abstractNumId w:val="25"/>
  </w:num>
  <w:num w:numId="49" w16cid:durableId="1888485748">
    <w:abstractNumId w:val="17"/>
  </w:num>
  <w:num w:numId="50" w16cid:durableId="530648034">
    <w:abstractNumId w:val="12"/>
  </w:num>
  <w:num w:numId="51" w16cid:durableId="1559977668">
    <w:abstractNumId w:val="39"/>
  </w:num>
  <w:num w:numId="52" w16cid:durableId="1688680258">
    <w:abstractNumId w:val="53"/>
  </w:num>
  <w:num w:numId="53" w16cid:durableId="1896814176">
    <w:abstractNumId w:val="56"/>
  </w:num>
  <w:num w:numId="54" w16cid:durableId="1678075756">
    <w:abstractNumId w:val="27"/>
  </w:num>
  <w:num w:numId="55" w16cid:durableId="1886066012">
    <w:abstractNumId w:val="50"/>
  </w:num>
  <w:num w:numId="56" w16cid:durableId="1827548084">
    <w:abstractNumId w:val="33"/>
  </w:num>
  <w:num w:numId="57" w16cid:durableId="1372148689">
    <w:abstractNumId w:val="38"/>
  </w:num>
  <w:num w:numId="58" w16cid:durableId="465128613">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4635"/>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415"/>
    <w:rsid w:val="00024593"/>
    <w:rsid w:val="00024734"/>
    <w:rsid w:val="00024750"/>
    <w:rsid w:val="00025687"/>
    <w:rsid w:val="000261CE"/>
    <w:rsid w:val="00027E30"/>
    <w:rsid w:val="0003004C"/>
    <w:rsid w:val="000300BF"/>
    <w:rsid w:val="00030697"/>
    <w:rsid w:val="0003202C"/>
    <w:rsid w:val="00033397"/>
    <w:rsid w:val="00033EB4"/>
    <w:rsid w:val="000342C7"/>
    <w:rsid w:val="0003582E"/>
    <w:rsid w:val="000360D9"/>
    <w:rsid w:val="000364D4"/>
    <w:rsid w:val="000366B6"/>
    <w:rsid w:val="00036D42"/>
    <w:rsid w:val="00036F71"/>
    <w:rsid w:val="00037402"/>
    <w:rsid w:val="00037A22"/>
    <w:rsid w:val="00040095"/>
    <w:rsid w:val="000413AC"/>
    <w:rsid w:val="00042620"/>
    <w:rsid w:val="0004263A"/>
    <w:rsid w:val="000434F7"/>
    <w:rsid w:val="00043CBF"/>
    <w:rsid w:val="00045E2D"/>
    <w:rsid w:val="00045F65"/>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374"/>
    <w:rsid w:val="00066BF8"/>
    <w:rsid w:val="00067E1F"/>
    <w:rsid w:val="00070971"/>
    <w:rsid w:val="000711D0"/>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9FC"/>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028F"/>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CE4"/>
    <w:rsid w:val="000B4F35"/>
    <w:rsid w:val="000B56CB"/>
    <w:rsid w:val="000B6362"/>
    <w:rsid w:val="000B66B4"/>
    <w:rsid w:val="000B6BF6"/>
    <w:rsid w:val="000B714F"/>
    <w:rsid w:val="000B74CA"/>
    <w:rsid w:val="000B76FD"/>
    <w:rsid w:val="000B7BCF"/>
    <w:rsid w:val="000B7DCF"/>
    <w:rsid w:val="000C00D3"/>
    <w:rsid w:val="000C01E3"/>
    <w:rsid w:val="000C0BF5"/>
    <w:rsid w:val="000C0C13"/>
    <w:rsid w:val="000C155D"/>
    <w:rsid w:val="000C1CC1"/>
    <w:rsid w:val="000C1D67"/>
    <w:rsid w:val="000C2002"/>
    <w:rsid w:val="000C31C4"/>
    <w:rsid w:val="000C35F9"/>
    <w:rsid w:val="000C44E7"/>
    <w:rsid w:val="000C451B"/>
    <w:rsid w:val="000C5C6A"/>
    <w:rsid w:val="000C6AF3"/>
    <w:rsid w:val="000C6D96"/>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BE9"/>
    <w:rsid w:val="000E6E2B"/>
    <w:rsid w:val="000E6E78"/>
    <w:rsid w:val="000E713A"/>
    <w:rsid w:val="000E71B5"/>
    <w:rsid w:val="000E72C3"/>
    <w:rsid w:val="000E72CB"/>
    <w:rsid w:val="000E7573"/>
    <w:rsid w:val="000E7731"/>
    <w:rsid w:val="000E7E52"/>
    <w:rsid w:val="000F0238"/>
    <w:rsid w:val="000F035E"/>
    <w:rsid w:val="000F0D3D"/>
    <w:rsid w:val="000F0FC4"/>
    <w:rsid w:val="000F16C4"/>
    <w:rsid w:val="000F1883"/>
    <w:rsid w:val="000F195E"/>
    <w:rsid w:val="000F2A42"/>
    <w:rsid w:val="000F2A77"/>
    <w:rsid w:val="000F2AB8"/>
    <w:rsid w:val="000F2AD6"/>
    <w:rsid w:val="000F2EC3"/>
    <w:rsid w:val="000F3C3E"/>
    <w:rsid w:val="000F4440"/>
    <w:rsid w:val="000F4CBF"/>
    <w:rsid w:val="000F51EF"/>
    <w:rsid w:val="000F56F0"/>
    <w:rsid w:val="000F61AF"/>
    <w:rsid w:val="000F64D9"/>
    <w:rsid w:val="000F6705"/>
    <w:rsid w:val="000F6E1F"/>
    <w:rsid w:val="000F70E8"/>
    <w:rsid w:val="0010009C"/>
    <w:rsid w:val="0010068E"/>
    <w:rsid w:val="00100853"/>
    <w:rsid w:val="00100E45"/>
    <w:rsid w:val="00101A68"/>
    <w:rsid w:val="00101BDD"/>
    <w:rsid w:val="00101F3D"/>
    <w:rsid w:val="00101FBE"/>
    <w:rsid w:val="001023FA"/>
    <w:rsid w:val="00102B00"/>
    <w:rsid w:val="0010331E"/>
    <w:rsid w:val="00103667"/>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1697"/>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4D91"/>
    <w:rsid w:val="00154FF7"/>
    <w:rsid w:val="0015549C"/>
    <w:rsid w:val="0015555D"/>
    <w:rsid w:val="00156772"/>
    <w:rsid w:val="0015684E"/>
    <w:rsid w:val="00156850"/>
    <w:rsid w:val="00156AD7"/>
    <w:rsid w:val="00157489"/>
    <w:rsid w:val="001575DE"/>
    <w:rsid w:val="00157D27"/>
    <w:rsid w:val="00157FBB"/>
    <w:rsid w:val="00157FDA"/>
    <w:rsid w:val="001609C9"/>
    <w:rsid w:val="00162048"/>
    <w:rsid w:val="001628FB"/>
    <w:rsid w:val="00162FA2"/>
    <w:rsid w:val="00163109"/>
    <w:rsid w:val="00163189"/>
    <w:rsid w:val="0016402C"/>
    <w:rsid w:val="00164378"/>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77F66"/>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87EA1"/>
    <w:rsid w:val="001910EF"/>
    <w:rsid w:val="001918E5"/>
    <w:rsid w:val="0019203E"/>
    <w:rsid w:val="001926D0"/>
    <w:rsid w:val="00192738"/>
    <w:rsid w:val="00193437"/>
    <w:rsid w:val="0019383F"/>
    <w:rsid w:val="001946A7"/>
    <w:rsid w:val="00194739"/>
    <w:rsid w:val="00194782"/>
    <w:rsid w:val="00194CD0"/>
    <w:rsid w:val="0019547C"/>
    <w:rsid w:val="00195BAE"/>
    <w:rsid w:val="0019600E"/>
    <w:rsid w:val="00196FA0"/>
    <w:rsid w:val="001972EE"/>
    <w:rsid w:val="00197635"/>
    <w:rsid w:val="001979DE"/>
    <w:rsid w:val="001A0977"/>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1A6"/>
    <w:rsid w:val="001B651E"/>
    <w:rsid w:val="001B69A9"/>
    <w:rsid w:val="001B7494"/>
    <w:rsid w:val="001B7818"/>
    <w:rsid w:val="001C06A8"/>
    <w:rsid w:val="001C0D2D"/>
    <w:rsid w:val="001C0FE3"/>
    <w:rsid w:val="001C1FCB"/>
    <w:rsid w:val="001C3696"/>
    <w:rsid w:val="001C3BAC"/>
    <w:rsid w:val="001C3CED"/>
    <w:rsid w:val="001C4185"/>
    <w:rsid w:val="001C482E"/>
    <w:rsid w:val="001C5583"/>
    <w:rsid w:val="001C7220"/>
    <w:rsid w:val="001C7C21"/>
    <w:rsid w:val="001D01A6"/>
    <w:rsid w:val="001D0230"/>
    <w:rsid w:val="001D068F"/>
    <w:rsid w:val="001D1918"/>
    <w:rsid w:val="001D1CD8"/>
    <w:rsid w:val="001D2429"/>
    <w:rsid w:val="001D28C5"/>
    <w:rsid w:val="001D2C0A"/>
    <w:rsid w:val="001D2FB8"/>
    <w:rsid w:val="001D354A"/>
    <w:rsid w:val="001D393D"/>
    <w:rsid w:val="001D3A9F"/>
    <w:rsid w:val="001D3C27"/>
    <w:rsid w:val="001D3C8B"/>
    <w:rsid w:val="001D4101"/>
    <w:rsid w:val="001D4726"/>
    <w:rsid w:val="001D5E38"/>
    <w:rsid w:val="001D6244"/>
    <w:rsid w:val="001D6AAA"/>
    <w:rsid w:val="001E06DC"/>
    <w:rsid w:val="001E0B79"/>
    <w:rsid w:val="001E0C3D"/>
    <w:rsid w:val="001E118E"/>
    <w:rsid w:val="001E1B62"/>
    <w:rsid w:val="001E1D49"/>
    <w:rsid w:val="001E264E"/>
    <w:rsid w:val="001E2C3E"/>
    <w:rsid w:val="001E3529"/>
    <w:rsid w:val="001E3662"/>
    <w:rsid w:val="001E5B37"/>
    <w:rsid w:val="001E63AA"/>
    <w:rsid w:val="001E6524"/>
    <w:rsid w:val="001E7057"/>
    <w:rsid w:val="001E7461"/>
    <w:rsid w:val="001E757A"/>
    <w:rsid w:val="001E7760"/>
    <w:rsid w:val="001E77B2"/>
    <w:rsid w:val="001E77D0"/>
    <w:rsid w:val="001E796B"/>
    <w:rsid w:val="001F00CA"/>
    <w:rsid w:val="001F02FF"/>
    <w:rsid w:val="001F0349"/>
    <w:rsid w:val="001F0424"/>
    <w:rsid w:val="001F0621"/>
    <w:rsid w:val="001F156F"/>
    <w:rsid w:val="001F168B"/>
    <w:rsid w:val="001F207D"/>
    <w:rsid w:val="001F2E3D"/>
    <w:rsid w:val="001F2EE2"/>
    <w:rsid w:val="001F2FCB"/>
    <w:rsid w:val="001F3162"/>
    <w:rsid w:val="001F3FF7"/>
    <w:rsid w:val="001F4345"/>
    <w:rsid w:val="001F49C9"/>
    <w:rsid w:val="001F4C8A"/>
    <w:rsid w:val="001F54CA"/>
    <w:rsid w:val="001F5D2D"/>
    <w:rsid w:val="001F63AE"/>
    <w:rsid w:val="001F6772"/>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0EB"/>
    <w:rsid w:val="002151A4"/>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4AEF"/>
    <w:rsid w:val="0022529A"/>
    <w:rsid w:val="00225321"/>
    <w:rsid w:val="00225ECA"/>
    <w:rsid w:val="0022606D"/>
    <w:rsid w:val="002264F2"/>
    <w:rsid w:val="002266B0"/>
    <w:rsid w:val="002274DE"/>
    <w:rsid w:val="00227D24"/>
    <w:rsid w:val="002304FB"/>
    <w:rsid w:val="00230C70"/>
    <w:rsid w:val="00230E6E"/>
    <w:rsid w:val="002316E5"/>
    <w:rsid w:val="00232227"/>
    <w:rsid w:val="00232A8F"/>
    <w:rsid w:val="00232FCA"/>
    <w:rsid w:val="002332C9"/>
    <w:rsid w:val="00233949"/>
    <w:rsid w:val="00233DF6"/>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0E9"/>
    <w:rsid w:val="002441AB"/>
    <w:rsid w:val="002442A5"/>
    <w:rsid w:val="00244556"/>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5AE"/>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CA4"/>
    <w:rsid w:val="00280A9A"/>
    <w:rsid w:val="00280D7B"/>
    <w:rsid w:val="00280EF8"/>
    <w:rsid w:val="00281081"/>
    <w:rsid w:val="0028199F"/>
    <w:rsid w:val="00281C78"/>
    <w:rsid w:val="00282302"/>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ABD"/>
    <w:rsid w:val="00290FC8"/>
    <w:rsid w:val="00291006"/>
    <w:rsid w:val="002913FF"/>
    <w:rsid w:val="00291F15"/>
    <w:rsid w:val="0029201D"/>
    <w:rsid w:val="00292B91"/>
    <w:rsid w:val="00292BCF"/>
    <w:rsid w:val="0029370E"/>
    <w:rsid w:val="00293B4D"/>
    <w:rsid w:val="0029437A"/>
    <w:rsid w:val="0029482D"/>
    <w:rsid w:val="0029539E"/>
    <w:rsid w:val="00297463"/>
    <w:rsid w:val="002977E1"/>
    <w:rsid w:val="00297B7B"/>
    <w:rsid w:val="00297FD0"/>
    <w:rsid w:val="002A00C5"/>
    <w:rsid w:val="002A01A0"/>
    <w:rsid w:val="002A02ED"/>
    <w:rsid w:val="002A08DF"/>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6089"/>
    <w:rsid w:val="002B707A"/>
    <w:rsid w:val="002C0917"/>
    <w:rsid w:val="002C0B16"/>
    <w:rsid w:val="002C14F2"/>
    <w:rsid w:val="002C1835"/>
    <w:rsid w:val="002C1ADD"/>
    <w:rsid w:val="002C1EBA"/>
    <w:rsid w:val="002C2085"/>
    <w:rsid w:val="002C2B89"/>
    <w:rsid w:val="002C3D2A"/>
    <w:rsid w:val="002C3E80"/>
    <w:rsid w:val="002C4252"/>
    <w:rsid w:val="002C486F"/>
    <w:rsid w:val="002C4DA9"/>
    <w:rsid w:val="002C52AD"/>
    <w:rsid w:val="002C5D80"/>
    <w:rsid w:val="002C64BA"/>
    <w:rsid w:val="002C791A"/>
    <w:rsid w:val="002C79A3"/>
    <w:rsid w:val="002D0098"/>
    <w:rsid w:val="002D2430"/>
    <w:rsid w:val="002D282F"/>
    <w:rsid w:val="002D2A6D"/>
    <w:rsid w:val="002D2E55"/>
    <w:rsid w:val="002D33D8"/>
    <w:rsid w:val="002D3EC0"/>
    <w:rsid w:val="002D49C3"/>
    <w:rsid w:val="002D4B68"/>
    <w:rsid w:val="002D4F20"/>
    <w:rsid w:val="002D7AAC"/>
    <w:rsid w:val="002E0428"/>
    <w:rsid w:val="002E0503"/>
    <w:rsid w:val="002E0797"/>
    <w:rsid w:val="002E0EC1"/>
    <w:rsid w:val="002E1920"/>
    <w:rsid w:val="002E1C53"/>
    <w:rsid w:val="002E1C71"/>
    <w:rsid w:val="002E1DAE"/>
    <w:rsid w:val="002E266C"/>
    <w:rsid w:val="002E2852"/>
    <w:rsid w:val="002E422A"/>
    <w:rsid w:val="002E557E"/>
    <w:rsid w:val="002E57E8"/>
    <w:rsid w:val="002E5A43"/>
    <w:rsid w:val="002E6011"/>
    <w:rsid w:val="002E68BC"/>
    <w:rsid w:val="002E7067"/>
    <w:rsid w:val="002E7167"/>
    <w:rsid w:val="002E7C21"/>
    <w:rsid w:val="002E7F33"/>
    <w:rsid w:val="002F0586"/>
    <w:rsid w:val="002F0D22"/>
    <w:rsid w:val="002F1207"/>
    <w:rsid w:val="002F1D0E"/>
    <w:rsid w:val="002F2617"/>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DAD"/>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386D"/>
    <w:rsid w:val="00334325"/>
    <w:rsid w:val="00334601"/>
    <w:rsid w:val="003346E5"/>
    <w:rsid w:val="00334964"/>
    <w:rsid w:val="003349E9"/>
    <w:rsid w:val="0033539F"/>
    <w:rsid w:val="00335B69"/>
    <w:rsid w:val="00335FDE"/>
    <w:rsid w:val="003373FC"/>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81F"/>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D75"/>
    <w:rsid w:val="003627FD"/>
    <w:rsid w:val="00363CC2"/>
    <w:rsid w:val="0036429C"/>
    <w:rsid w:val="0036469A"/>
    <w:rsid w:val="00364AEA"/>
    <w:rsid w:val="003657B5"/>
    <w:rsid w:val="00365D1A"/>
    <w:rsid w:val="003662E4"/>
    <w:rsid w:val="003670F0"/>
    <w:rsid w:val="00370A6C"/>
    <w:rsid w:val="00370A72"/>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3B7"/>
    <w:rsid w:val="00381A39"/>
    <w:rsid w:val="00381CF1"/>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0E5C"/>
    <w:rsid w:val="003A11F7"/>
    <w:rsid w:val="003A155E"/>
    <w:rsid w:val="003A1A24"/>
    <w:rsid w:val="003A1DC1"/>
    <w:rsid w:val="003A20EC"/>
    <w:rsid w:val="003A28B1"/>
    <w:rsid w:val="003A2B7A"/>
    <w:rsid w:val="003A398D"/>
    <w:rsid w:val="003A39D0"/>
    <w:rsid w:val="003A4A4C"/>
    <w:rsid w:val="003A4CBD"/>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C0C62"/>
    <w:rsid w:val="003C13BC"/>
    <w:rsid w:val="003C19BB"/>
    <w:rsid w:val="003C1E26"/>
    <w:rsid w:val="003C1E58"/>
    <w:rsid w:val="003C3233"/>
    <w:rsid w:val="003C3983"/>
    <w:rsid w:val="003C3DAF"/>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38"/>
    <w:rsid w:val="003D2394"/>
    <w:rsid w:val="003D2651"/>
    <w:rsid w:val="003D28DB"/>
    <w:rsid w:val="003D3138"/>
    <w:rsid w:val="003D3EC9"/>
    <w:rsid w:val="003D4BA3"/>
    <w:rsid w:val="003D4DA4"/>
    <w:rsid w:val="003D59CD"/>
    <w:rsid w:val="003D64D2"/>
    <w:rsid w:val="003D68B5"/>
    <w:rsid w:val="003D7C4B"/>
    <w:rsid w:val="003E0AE1"/>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782"/>
    <w:rsid w:val="003F7B89"/>
    <w:rsid w:val="00400670"/>
    <w:rsid w:val="00400987"/>
    <w:rsid w:val="00400DEB"/>
    <w:rsid w:val="00401855"/>
    <w:rsid w:val="004021E6"/>
    <w:rsid w:val="0040269C"/>
    <w:rsid w:val="0040278D"/>
    <w:rsid w:val="00402A26"/>
    <w:rsid w:val="0040371F"/>
    <w:rsid w:val="004038E5"/>
    <w:rsid w:val="00403932"/>
    <w:rsid w:val="004056CA"/>
    <w:rsid w:val="00407511"/>
    <w:rsid w:val="00407D17"/>
    <w:rsid w:val="00407F3A"/>
    <w:rsid w:val="0041003D"/>
    <w:rsid w:val="0041042C"/>
    <w:rsid w:val="00410B79"/>
    <w:rsid w:val="00411284"/>
    <w:rsid w:val="00411446"/>
    <w:rsid w:val="00411AA6"/>
    <w:rsid w:val="00411FA7"/>
    <w:rsid w:val="004129C6"/>
    <w:rsid w:val="0041379A"/>
    <w:rsid w:val="00413C87"/>
    <w:rsid w:val="004145FE"/>
    <w:rsid w:val="0041480E"/>
    <w:rsid w:val="004150C0"/>
    <w:rsid w:val="00415695"/>
    <w:rsid w:val="00415BFC"/>
    <w:rsid w:val="00415DCC"/>
    <w:rsid w:val="00416BD5"/>
    <w:rsid w:val="00417596"/>
    <w:rsid w:val="00417631"/>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2B78"/>
    <w:rsid w:val="00452DFA"/>
    <w:rsid w:val="00453C49"/>
    <w:rsid w:val="00453D54"/>
    <w:rsid w:val="00453F25"/>
    <w:rsid w:val="0045444B"/>
    <w:rsid w:val="00454843"/>
    <w:rsid w:val="004551D7"/>
    <w:rsid w:val="0045566C"/>
    <w:rsid w:val="00456064"/>
    <w:rsid w:val="004563F2"/>
    <w:rsid w:val="00456A84"/>
    <w:rsid w:val="004575CA"/>
    <w:rsid w:val="00457E13"/>
    <w:rsid w:val="00457EE3"/>
    <w:rsid w:val="004606EA"/>
    <w:rsid w:val="00460C05"/>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5881"/>
    <w:rsid w:val="00476701"/>
    <w:rsid w:val="00476863"/>
    <w:rsid w:val="00476ABB"/>
    <w:rsid w:val="00477257"/>
    <w:rsid w:val="0047760F"/>
    <w:rsid w:val="00477DE2"/>
    <w:rsid w:val="00477E5E"/>
    <w:rsid w:val="004800F6"/>
    <w:rsid w:val="004807C8"/>
    <w:rsid w:val="00481ACB"/>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C19"/>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4B5A"/>
    <w:rsid w:val="004C5689"/>
    <w:rsid w:val="004C57FB"/>
    <w:rsid w:val="004C58FF"/>
    <w:rsid w:val="004C6073"/>
    <w:rsid w:val="004C62E6"/>
    <w:rsid w:val="004C65A8"/>
    <w:rsid w:val="004C75EF"/>
    <w:rsid w:val="004C7877"/>
    <w:rsid w:val="004C7BCE"/>
    <w:rsid w:val="004D03AD"/>
    <w:rsid w:val="004D0D40"/>
    <w:rsid w:val="004D1F1C"/>
    <w:rsid w:val="004D2D61"/>
    <w:rsid w:val="004D3245"/>
    <w:rsid w:val="004D3299"/>
    <w:rsid w:val="004D3578"/>
    <w:rsid w:val="004D3752"/>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FD7"/>
    <w:rsid w:val="004E04FC"/>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159"/>
    <w:rsid w:val="004E661A"/>
    <w:rsid w:val="004E6667"/>
    <w:rsid w:val="004F0511"/>
    <w:rsid w:val="004F05B5"/>
    <w:rsid w:val="004F0A14"/>
    <w:rsid w:val="004F0E47"/>
    <w:rsid w:val="004F1657"/>
    <w:rsid w:val="004F1739"/>
    <w:rsid w:val="004F2DB5"/>
    <w:rsid w:val="004F2E25"/>
    <w:rsid w:val="004F31A0"/>
    <w:rsid w:val="004F3C95"/>
    <w:rsid w:val="004F41B0"/>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A3C"/>
    <w:rsid w:val="00501E34"/>
    <w:rsid w:val="005022B8"/>
    <w:rsid w:val="00502ACC"/>
    <w:rsid w:val="00503171"/>
    <w:rsid w:val="00503934"/>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B35"/>
    <w:rsid w:val="00522C51"/>
    <w:rsid w:val="005232B9"/>
    <w:rsid w:val="00523B76"/>
    <w:rsid w:val="0052429C"/>
    <w:rsid w:val="005246F5"/>
    <w:rsid w:val="00524DD9"/>
    <w:rsid w:val="00525586"/>
    <w:rsid w:val="005259E5"/>
    <w:rsid w:val="0052661F"/>
    <w:rsid w:val="00526E01"/>
    <w:rsid w:val="00527484"/>
    <w:rsid w:val="00527567"/>
    <w:rsid w:val="005300CE"/>
    <w:rsid w:val="0053046E"/>
    <w:rsid w:val="005306F2"/>
    <w:rsid w:val="00530BCB"/>
    <w:rsid w:val="005331DC"/>
    <w:rsid w:val="00533CE4"/>
    <w:rsid w:val="00534368"/>
    <w:rsid w:val="00534719"/>
    <w:rsid w:val="00534AB1"/>
    <w:rsid w:val="00534DA0"/>
    <w:rsid w:val="005354BA"/>
    <w:rsid w:val="005358B8"/>
    <w:rsid w:val="0053620E"/>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01"/>
    <w:rsid w:val="00546380"/>
    <w:rsid w:val="0054686D"/>
    <w:rsid w:val="00546CD0"/>
    <w:rsid w:val="00546E97"/>
    <w:rsid w:val="00546FEB"/>
    <w:rsid w:val="0055062D"/>
    <w:rsid w:val="00550FE1"/>
    <w:rsid w:val="00551F7E"/>
    <w:rsid w:val="00552573"/>
    <w:rsid w:val="005527D3"/>
    <w:rsid w:val="00554E76"/>
    <w:rsid w:val="00554EED"/>
    <w:rsid w:val="005552C3"/>
    <w:rsid w:val="00556985"/>
    <w:rsid w:val="00556B42"/>
    <w:rsid w:val="00556B60"/>
    <w:rsid w:val="00556C63"/>
    <w:rsid w:val="00556C92"/>
    <w:rsid w:val="00557A28"/>
    <w:rsid w:val="00560220"/>
    <w:rsid w:val="00560449"/>
    <w:rsid w:val="00560B9B"/>
    <w:rsid w:val="00563145"/>
    <w:rsid w:val="00563385"/>
    <w:rsid w:val="00563606"/>
    <w:rsid w:val="00563ECA"/>
    <w:rsid w:val="00563F2E"/>
    <w:rsid w:val="00563FC0"/>
    <w:rsid w:val="00564B46"/>
    <w:rsid w:val="00564CCC"/>
    <w:rsid w:val="00565087"/>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952"/>
    <w:rsid w:val="00582FF1"/>
    <w:rsid w:val="005835F4"/>
    <w:rsid w:val="0058375B"/>
    <w:rsid w:val="00583A20"/>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725"/>
    <w:rsid w:val="00593D01"/>
    <w:rsid w:val="00593DE2"/>
    <w:rsid w:val="0059496D"/>
    <w:rsid w:val="00594989"/>
    <w:rsid w:val="00595946"/>
    <w:rsid w:val="00596305"/>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426E"/>
    <w:rsid w:val="006042EF"/>
    <w:rsid w:val="00604337"/>
    <w:rsid w:val="006043ED"/>
    <w:rsid w:val="00604578"/>
    <w:rsid w:val="00604729"/>
    <w:rsid w:val="006052F1"/>
    <w:rsid w:val="00605472"/>
    <w:rsid w:val="00605C62"/>
    <w:rsid w:val="0060660D"/>
    <w:rsid w:val="00606722"/>
    <w:rsid w:val="0061050D"/>
    <w:rsid w:val="00611566"/>
    <w:rsid w:val="00612140"/>
    <w:rsid w:val="00612B8A"/>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6206"/>
    <w:rsid w:val="0062658E"/>
    <w:rsid w:val="0062760B"/>
    <w:rsid w:val="00630635"/>
    <w:rsid w:val="006315EB"/>
    <w:rsid w:val="0063292C"/>
    <w:rsid w:val="0063293A"/>
    <w:rsid w:val="00632B4F"/>
    <w:rsid w:val="00632BAF"/>
    <w:rsid w:val="00632BD8"/>
    <w:rsid w:val="00632D54"/>
    <w:rsid w:val="00633931"/>
    <w:rsid w:val="00636E70"/>
    <w:rsid w:val="00636EE6"/>
    <w:rsid w:val="006371E4"/>
    <w:rsid w:val="00637617"/>
    <w:rsid w:val="006376A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30AA"/>
    <w:rsid w:val="006537C4"/>
    <w:rsid w:val="00654376"/>
    <w:rsid w:val="00656467"/>
    <w:rsid w:val="006567F6"/>
    <w:rsid w:val="00656818"/>
    <w:rsid w:val="00656D67"/>
    <w:rsid w:val="00656E6B"/>
    <w:rsid w:val="00656EFF"/>
    <w:rsid w:val="00657C1E"/>
    <w:rsid w:val="00657DE8"/>
    <w:rsid w:val="0066079C"/>
    <w:rsid w:val="00660AB5"/>
    <w:rsid w:val="00660C32"/>
    <w:rsid w:val="00660C8F"/>
    <w:rsid w:val="00660D59"/>
    <w:rsid w:val="00660FC8"/>
    <w:rsid w:val="006611C7"/>
    <w:rsid w:val="0066128F"/>
    <w:rsid w:val="006615B7"/>
    <w:rsid w:val="00661F35"/>
    <w:rsid w:val="006628BA"/>
    <w:rsid w:val="006632AE"/>
    <w:rsid w:val="00663525"/>
    <w:rsid w:val="00663E7E"/>
    <w:rsid w:val="00664B28"/>
    <w:rsid w:val="0066625C"/>
    <w:rsid w:val="00666915"/>
    <w:rsid w:val="00666E2B"/>
    <w:rsid w:val="00667657"/>
    <w:rsid w:val="00667667"/>
    <w:rsid w:val="00667BC8"/>
    <w:rsid w:val="006713F5"/>
    <w:rsid w:val="006718C3"/>
    <w:rsid w:val="006720C3"/>
    <w:rsid w:val="0067297A"/>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8E6"/>
    <w:rsid w:val="0068292E"/>
    <w:rsid w:val="00682A65"/>
    <w:rsid w:val="0068362E"/>
    <w:rsid w:val="00683C17"/>
    <w:rsid w:val="00683C50"/>
    <w:rsid w:val="00683ED1"/>
    <w:rsid w:val="00685083"/>
    <w:rsid w:val="006859C6"/>
    <w:rsid w:val="006859FC"/>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A50"/>
    <w:rsid w:val="006A0C16"/>
    <w:rsid w:val="006A0DCF"/>
    <w:rsid w:val="006A0ED2"/>
    <w:rsid w:val="006A136C"/>
    <w:rsid w:val="006A18B1"/>
    <w:rsid w:val="006A2346"/>
    <w:rsid w:val="006A3093"/>
    <w:rsid w:val="006A364A"/>
    <w:rsid w:val="006A39BE"/>
    <w:rsid w:val="006A489D"/>
    <w:rsid w:val="006A63C2"/>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089"/>
    <w:rsid w:val="006C0179"/>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BBD"/>
    <w:rsid w:val="006E4E64"/>
    <w:rsid w:val="006E4F9E"/>
    <w:rsid w:val="006E52C4"/>
    <w:rsid w:val="006E58C1"/>
    <w:rsid w:val="006E5B02"/>
    <w:rsid w:val="006E618D"/>
    <w:rsid w:val="006E627A"/>
    <w:rsid w:val="006E6ECA"/>
    <w:rsid w:val="006E700A"/>
    <w:rsid w:val="006E71D0"/>
    <w:rsid w:val="006E7C56"/>
    <w:rsid w:val="006F01AD"/>
    <w:rsid w:val="006F036B"/>
    <w:rsid w:val="006F08D7"/>
    <w:rsid w:val="006F0BD8"/>
    <w:rsid w:val="006F12A8"/>
    <w:rsid w:val="006F13B1"/>
    <w:rsid w:val="006F1593"/>
    <w:rsid w:val="006F1FA3"/>
    <w:rsid w:val="006F1FD8"/>
    <w:rsid w:val="006F2AAC"/>
    <w:rsid w:val="006F3212"/>
    <w:rsid w:val="006F345F"/>
    <w:rsid w:val="006F3A4D"/>
    <w:rsid w:val="006F4FC0"/>
    <w:rsid w:val="006F565D"/>
    <w:rsid w:val="006F5AA3"/>
    <w:rsid w:val="007004C2"/>
    <w:rsid w:val="007015D3"/>
    <w:rsid w:val="00701832"/>
    <w:rsid w:val="00701A2E"/>
    <w:rsid w:val="00702D2C"/>
    <w:rsid w:val="00702D56"/>
    <w:rsid w:val="007031EF"/>
    <w:rsid w:val="00703624"/>
    <w:rsid w:val="00703B1C"/>
    <w:rsid w:val="007042F5"/>
    <w:rsid w:val="00704F1A"/>
    <w:rsid w:val="0070544D"/>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58"/>
    <w:rsid w:val="00723FCF"/>
    <w:rsid w:val="00724A02"/>
    <w:rsid w:val="00724D42"/>
    <w:rsid w:val="00725A9B"/>
    <w:rsid w:val="00725B91"/>
    <w:rsid w:val="00725C38"/>
    <w:rsid w:val="00725CB5"/>
    <w:rsid w:val="00726B91"/>
    <w:rsid w:val="00726E5F"/>
    <w:rsid w:val="00727426"/>
    <w:rsid w:val="00727602"/>
    <w:rsid w:val="00727DD1"/>
    <w:rsid w:val="00730026"/>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0C7"/>
    <w:rsid w:val="00742247"/>
    <w:rsid w:val="007424DA"/>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B75"/>
    <w:rsid w:val="00765BA8"/>
    <w:rsid w:val="00765E88"/>
    <w:rsid w:val="007669D4"/>
    <w:rsid w:val="00767F89"/>
    <w:rsid w:val="0077013A"/>
    <w:rsid w:val="00770C74"/>
    <w:rsid w:val="007715A7"/>
    <w:rsid w:val="00771825"/>
    <w:rsid w:val="007728F5"/>
    <w:rsid w:val="00772A60"/>
    <w:rsid w:val="00772E0E"/>
    <w:rsid w:val="00774164"/>
    <w:rsid w:val="007749B4"/>
    <w:rsid w:val="0077511E"/>
    <w:rsid w:val="00775A11"/>
    <w:rsid w:val="00776127"/>
    <w:rsid w:val="0077693B"/>
    <w:rsid w:val="00777AFE"/>
    <w:rsid w:val="00780B21"/>
    <w:rsid w:val="00780BD2"/>
    <w:rsid w:val="0078196E"/>
    <w:rsid w:val="00781F0F"/>
    <w:rsid w:val="0078214C"/>
    <w:rsid w:val="007825EE"/>
    <w:rsid w:val="007832CB"/>
    <w:rsid w:val="0078381D"/>
    <w:rsid w:val="00783E45"/>
    <w:rsid w:val="007845CB"/>
    <w:rsid w:val="00784CEF"/>
    <w:rsid w:val="00784DC4"/>
    <w:rsid w:val="007851BE"/>
    <w:rsid w:val="00785DBC"/>
    <w:rsid w:val="0078718A"/>
    <w:rsid w:val="00787213"/>
    <w:rsid w:val="0078727C"/>
    <w:rsid w:val="007879F5"/>
    <w:rsid w:val="00790309"/>
    <w:rsid w:val="00790CCA"/>
    <w:rsid w:val="007918B4"/>
    <w:rsid w:val="00792344"/>
    <w:rsid w:val="007925A4"/>
    <w:rsid w:val="0079269C"/>
    <w:rsid w:val="007930FF"/>
    <w:rsid w:val="007934C8"/>
    <w:rsid w:val="00794531"/>
    <w:rsid w:val="0079493F"/>
    <w:rsid w:val="00794B5F"/>
    <w:rsid w:val="007956AE"/>
    <w:rsid w:val="0079584B"/>
    <w:rsid w:val="00795A71"/>
    <w:rsid w:val="00795A76"/>
    <w:rsid w:val="00795E95"/>
    <w:rsid w:val="00796008"/>
    <w:rsid w:val="00797461"/>
    <w:rsid w:val="00797DD9"/>
    <w:rsid w:val="007A00EB"/>
    <w:rsid w:val="007A0B40"/>
    <w:rsid w:val="007A1C1A"/>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22BF"/>
    <w:rsid w:val="007C25B7"/>
    <w:rsid w:val="007C2E3C"/>
    <w:rsid w:val="007C39D4"/>
    <w:rsid w:val="007C4240"/>
    <w:rsid w:val="007C45B4"/>
    <w:rsid w:val="007C4641"/>
    <w:rsid w:val="007C46BE"/>
    <w:rsid w:val="007C48B6"/>
    <w:rsid w:val="007C5546"/>
    <w:rsid w:val="007C590A"/>
    <w:rsid w:val="007C5C09"/>
    <w:rsid w:val="007C72BC"/>
    <w:rsid w:val="007C74BA"/>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589B"/>
    <w:rsid w:val="007D5A58"/>
    <w:rsid w:val="007D653C"/>
    <w:rsid w:val="007D6F9E"/>
    <w:rsid w:val="007D73D2"/>
    <w:rsid w:val="007D7863"/>
    <w:rsid w:val="007D7C8E"/>
    <w:rsid w:val="007E0447"/>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E91"/>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FD8"/>
    <w:rsid w:val="00821C75"/>
    <w:rsid w:val="00822413"/>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10CA"/>
    <w:rsid w:val="008413BD"/>
    <w:rsid w:val="008418C4"/>
    <w:rsid w:val="00841D91"/>
    <w:rsid w:val="00841FD0"/>
    <w:rsid w:val="00842147"/>
    <w:rsid w:val="0084221A"/>
    <w:rsid w:val="0084271F"/>
    <w:rsid w:val="008430A2"/>
    <w:rsid w:val="00843393"/>
    <w:rsid w:val="0084368F"/>
    <w:rsid w:val="008437D8"/>
    <w:rsid w:val="0084403D"/>
    <w:rsid w:val="00844099"/>
    <w:rsid w:val="0084457C"/>
    <w:rsid w:val="00844889"/>
    <w:rsid w:val="00844A3C"/>
    <w:rsid w:val="00845057"/>
    <w:rsid w:val="008451DC"/>
    <w:rsid w:val="00846097"/>
    <w:rsid w:val="0084642C"/>
    <w:rsid w:val="00846E07"/>
    <w:rsid w:val="008473DB"/>
    <w:rsid w:val="0084799A"/>
    <w:rsid w:val="00847DFD"/>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0B65"/>
    <w:rsid w:val="00861375"/>
    <w:rsid w:val="008614F2"/>
    <w:rsid w:val="00861942"/>
    <w:rsid w:val="0086199F"/>
    <w:rsid w:val="00862BB7"/>
    <w:rsid w:val="00862C99"/>
    <w:rsid w:val="00862D87"/>
    <w:rsid w:val="00862DF0"/>
    <w:rsid w:val="00863AE2"/>
    <w:rsid w:val="00864035"/>
    <w:rsid w:val="008644BB"/>
    <w:rsid w:val="00864698"/>
    <w:rsid w:val="00864844"/>
    <w:rsid w:val="008652A6"/>
    <w:rsid w:val="00865669"/>
    <w:rsid w:val="0086587F"/>
    <w:rsid w:val="00865CF9"/>
    <w:rsid w:val="00866B80"/>
    <w:rsid w:val="00866E76"/>
    <w:rsid w:val="00870413"/>
    <w:rsid w:val="00870AEC"/>
    <w:rsid w:val="00870D0C"/>
    <w:rsid w:val="008712F8"/>
    <w:rsid w:val="00871523"/>
    <w:rsid w:val="00871B0D"/>
    <w:rsid w:val="00871D4F"/>
    <w:rsid w:val="00872847"/>
    <w:rsid w:val="00872A94"/>
    <w:rsid w:val="00872AAE"/>
    <w:rsid w:val="00873855"/>
    <w:rsid w:val="00873F5C"/>
    <w:rsid w:val="00873FCD"/>
    <w:rsid w:val="0087425F"/>
    <w:rsid w:val="00874CCE"/>
    <w:rsid w:val="00874DA9"/>
    <w:rsid w:val="00874DB2"/>
    <w:rsid w:val="00874EDB"/>
    <w:rsid w:val="00874F0F"/>
    <w:rsid w:val="00875B5A"/>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FCA"/>
    <w:rsid w:val="00883569"/>
    <w:rsid w:val="00883F19"/>
    <w:rsid w:val="00884A91"/>
    <w:rsid w:val="0088571B"/>
    <w:rsid w:val="0088651E"/>
    <w:rsid w:val="00886D24"/>
    <w:rsid w:val="008872B8"/>
    <w:rsid w:val="0088751E"/>
    <w:rsid w:val="0088784F"/>
    <w:rsid w:val="008879C0"/>
    <w:rsid w:val="008917F5"/>
    <w:rsid w:val="00892956"/>
    <w:rsid w:val="00892CE0"/>
    <w:rsid w:val="0089478E"/>
    <w:rsid w:val="008949CA"/>
    <w:rsid w:val="00894C80"/>
    <w:rsid w:val="00895799"/>
    <w:rsid w:val="00895850"/>
    <w:rsid w:val="00895852"/>
    <w:rsid w:val="00896279"/>
    <w:rsid w:val="0089631F"/>
    <w:rsid w:val="00896351"/>
    <w:rsid w:val="00896515"/>
    <w:rsid w:val="00897100"/>
    <w:rsid w:val="0089728B"/>
    <w:rsid w:val="00897308"/>
    <w:rsid w:val="008973BE"/>
    <w:rsid w:val="008A0506"/>
    <w:rsid w:val="008A0544"/>
    <w:rsid w:val="008A06BE"/>
    <w:rsid w:val="008A0CA5"/>
    <w:rsid w:val="008A144B"/>
    <w:rsid w:val="008A14D1"/>
    <w:rsid w:val="008A2461"/>
    <w:rsid w:val="008A2615"/>
    <w:rsid w:val="008A2BCF"/>
    <w:rsid w:val="008A3B1C"/>
    <w:rsid w:val="008A468C"/>
    <w:rsid w:val="008A598E"/>
    <w:rsid w:val="008A5D97"/>
    <w:rsid w:val="008A628C"/>
    <w:rsid w:val="008A642D"/>
    <w:rsid w:val="008A7599"/>
    <w:rsid w:val="008A7948"/>
    <w:rsid w:val="008B0700"/>
    <w:rsid w:val="008B0B35"/>
    <w:rsid w:val="008B10C1"/>
    <w:rsid w:val="008B1692"/>
    <w:rsid w:val="008B1BEE"/>
    <w:rsid w:val="008B29C0"/>
    <w:rsid w:val="008B2E6F"/>
    <w:rsid w:val="008B330D"/>
    <w:rsid w:val="008B3EE5"/>
    <w:rsid w:val="008B3F8E"/>
    <w:rsid w:val="008B41F1"/>
    <w:rsid w:val="008B43E6"/>
    <w:rsid w:val="008B498A"/>
    <w:rsid w:val="008B575B"/>
    <w:rsid w:val="008B5838"/>
    <w:rsid w:val="008B6013"/>
    <w:rsid w:val="008B78FD"/>
    <w:rsid w:val="008B7A7D"/>
    <w:rsid w:val="008C0146"/>
    <w:rsid w:val="008C189B"/>
    <w:rsid w:val="008C29CB"/>
    <w:rsid w:val="008C479E"/>
    <w:rsid w:val="008C4B29"/>
    <w:rsid w:val="008C4CE8"/>
    <w:rsid w:val="008C5ABF"/>
    <w:rsid w:val="008C60BD"/>
    <w:rsid w:val="008C6D7A"/>
    <w:rsid w:val="008D04E2"/>
    <w:rsid w:val="008D0613"/>
    <w:rsid w:val="008D131A"/>
    <w:rsid w:val="008D1D13"/>
    <w:rsid w:val="008D1DD7"/>
    <w:rsid w:val="008D1E0A"/>
    <w:rsid w:val="008D2D18"/>
    <w:rsid w:val="008D344A"/>
    <w:rsid w:val="008D3930"/>
    <w:rsid w:val="008D433A"/>
    <w:rsid w:val="008D49FA"/>
    <w:rsid w:val="008D4B8E"/>
    <w:rsid w:val="008D52E1"/>
    <w:rsid w:val="008D575F"/>
    <w:rsid w:val="008D5E70"/>
    <w:rsid w:val="008D6119"/>
    <w:rsid w:val="008D6151"/>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5A98"/>
    <w:rsid w:val="008E5D9B"/>
    <w:rsid w:val="008E735C"/>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4B48"/>
    <w:rsid w:val="008F4D74"/>
    <w:rsid w:val="008F51A0"/>
    <w:rsid w:val="008F56A0"/>
    <w:rsid w:val="008F56E2"/>
    <w:rsid w:val="008F5C4A"/>
    <w:rsid w:val="008F5E56"/>
    <w:rsid w:val="008F60BC"/>
    <w:rsid w:val="008F7459"/>
    <w:rsid w:val="008F7499"/>
    <w:rsid w:val="008F7B39"/>
    <w:rsid w:val="008F7E98"/>
    <w:rsid w:val="00900782"/>
    <w:rsid w:val="00900ECA"/>
    <w:rsid w:val="00901129"/>
    <w:rsid w:val="009016FE"/>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616"/>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AF"/>
    <w:rsid w:val="009266DC"/>
    <w:rsid w:val="00926C41"/>
    <w:rsid w:val="00927C09"/>
    <w:rsid w:val="00930622"/>
    <w:rsid w:val="00930BA4"/>
    <w:rsid w:val="00930DF0"/>
    <w:rsid w:val="009310EA"/>
    <w:rsid w:val="00931243"/>
    <w:rsid w:val="00931294"/>
    <w:rsid w:val="00931317"/>
    <w:rsid w:val="00931A5B"/>
    <w:rsid w:val="00931E5D"/>
    <w:rsid w:val="0093562A"/>
    <w:rsid w:val="00935745"/>
    <w:rsid w:val="00935AB9"/>
    <w:rsid w:val="00935AD6"/>
    <w:rsid w:val="00936A2F"/>
    <w:rsid w:val="00936FFC"/>
    <w:rsid w:val="0093787E"/>
    <w:rsid w:val="00937BA0"/>
    <w:rsid w:val="00937E57"/>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075"/>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328"/>
    <w:rsid w:val="00962521"/>
    <w:rsid w:val="00962823"/>
    <w:rsid w:val="009628DE"/>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18D"/>
    <w:rsid w:val="00974BB0"/>
    <w:rsid w:val="00974C01"/>
    <w:rsid w:val="00974E2D"/>
    <w:rsid w:val="009763A4"/>
    <w:rsid w:val="00976BE6"/>
    <w:rsid w:val="009775EE"/>
    <w:rsid w:val="00977937"/>
    <w:rsid w:val="0098050D"/>
    <w:rsid w:val="0098059D"/>
    <w:rsid w:val="0098289C"/>
    <w:rsid w:val="00983C2A"/>
    <w:rsid w:val="009844A3"/>
    <w:rsid w:val="00984571"/>
    <w:rsid w:val="0098476E"/>
    <w:rsid w:val="00985642"/>
    <w:rsid w:val="009861A6"/>
    <w:rsid w:val="009865D4"/>
    <w:rsid w:val="009869B2"/>
    <w:rsid w:val="00986D8E"/>
    <w:rsid w:val="009875A5"/>
    <w:rsid w:val="00987B0E"/>
    <w:rsid w:val="00987B46"/>
    <w:rsid w:val="00991166"/>
    <w:rsid w:val="00991664"/>
    <w:rsid w:val="009916F6"/>
    <w:rsid w:val="0099180C"/>
    <w:rsid w:val="00993BBC"/>
    <w:rsid w:val="00994486"/>
    <w:rsid w:val="00995100"/>
    <w:rsid w:val="00995D45"/>
    <w:rsid w:val="0099696D"/>
    <w:rsid w:val="009979F2"/>
    <w:rsid w:val="00997D92"/>
    <w:rsid w:val="009A00F6"/>
    <w:rsid w:val="009A09B5"/>
    <w:rsid w:val="009A11DE"/>
    <w:rsid w:val="009A1585"/>
    <w:rsid w:val="009A1598"/>
    <w:rsid w:val="009A3390"/>
    <w:rsid w:val="009A37C3"/>
    <w:rsid w:val="009A3AC7"/>
    <w:rsid w:val="009A4FD4"/>
    <w:rsid w:val="009A53BF"/>
    <w:rsid w:val="009A5514"/>
    <w:rsid w:val="009A5B0A"/>
    <w:rsid w:val="009A6036"/>
    <w:rsid w:val="009A716E"/>
    <w:rsid w:val="009A76D3"/>
    <w:rsid w:val="009B1ADC"/>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6781"/>
    <w:rsid w:val="009D7360"/>
    <w:rsid w:val="009E0441"/>
    <w:rsid w:val="009E0931"/>
    <w:rsid w:val="009E0D4C"/>
    <w:rsid w:val="009E1738"/>
    <w:rsid w:val="009E1E1C"/>
    <w:rsid w:val="009E1F7C"/>
    <w:rsid w:val="009E1FBB"/>
    <w:rsid w:val="009E46BC"/>
    <w:rsid w:val="009E4AD9"/>
    <w:rsid w:val="009E51C9"/>
    <w:rsid w:val="009E5786"/>
    <w:rsid w:val="009E7118"/>
    <w:rsid w:val="009E755A"/>
    <w:rsid w:val="009E77BC"/>
    <w:rsid w:val="009F04E8"/>
    <w:rsid w:val="009F056C"/>
    <w:rsid w:val="009F1DD3"/>
    <w:rsid w:val="009F2276"/>
    <w:rsid w:val="009F2E57"/>
    <w:rsid w:val="009F2F6E"/>
    <w:rsid w:val="009F362B"/>
    <w:rsid w:val="009F37EC"/>
    <w:rsid w:val="009F448E"/>
    <w:rsid w:val="009F49EE"/>
    <w:rsid w:val="009F5912"/>
    <w:rsid w:val="009F6068"/>
    <w:rsid w:val="009F60A8"/>
    <w:rsid w:val="009F6A00"/>
    <w:rsid w:val="009F6D42"/>
    <w:rsid w:val="009F7147"/>
    <w:rsid w:val="009F72A6"/>
    <w:rsid w:val="009F7FE4"/>
    <w:rsid w:val="00A00DC2"/>
    <w:rsid w:val="00A01222"/>
    <w:rsid w:val="00A01947"/>
    <w:rsid w:val="00A027F4"/>
    <w:rsid w:val="00A032CE"/>
    <w:rsid w:val="00A0332C"/>
    <w:rsid w:val="00A041E8"/>
    <w:rsid w:val="00A04DE0"/>
    <w:rsid w:val="00A04ED0"/>
    <w:rsid w:val="00A06B0E"/>
    <w:rsid w:val="00A0788B"/>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986"/>
    <w:rsid w:val="00A4390A"/>
    <w:rsid w:val="00A43DCA"/>
    <w:rsid w:val="00A44166"/>
    <w:rsid w:val="00A44522"/>
    <w:rsid w:val="00A44AA2"/>
    <w:rsid w:val="00A44C00"/>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4BC8"/>
    <w:rsid w:val="00A76CC5"/>
    <w:rsid w:val="00A77896"/>
    <w:rsid w:val="00A77C20"/>
    <w:rsid w:val="00A77D21"/>
    <w:rsid w:val="00A8001F"/>
    <w:rsid w:val="00A8035B"/>
    <w:rsid w:val="00A806FA"/>
    <w:rsid w:val="00A812C6"/>
    <w:rsid w:val="00A82254"/>
    <w:rsid w:val="00A82346"/>
    <w:rsid w:val="00A82E4F"/>
    <w:rsid w:val="00A835EA"/>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1CAD"/>
    <w:rsid w:val="00AC1CFC"/>
    <w:rsid w:val="00AC205B"/>
    <w:rsid w:val="00AC2104"/>
    <w:rsid w:val="00AC30E3"/>
    <w:rsid w:val="00AC3112"/>
    <w:rsid w:val="00AC366B"/>
    <w:rsid w:val="00AC476C"/>
    <w:rsid w:val="00AC4A48"/>
    <w:rsid w:val="00AC5C4B"/>
    <w:rsid w:val="00AC668C"/>
    <w:rsid w:val="00AC6873"/>
    <w:rsid w:val="00AC6DEF"/>
    <w:rsid w:val="00AC7758"/>
    <w:rsid w:val="00AC779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4E04"/>
    <w:rsid w:val="00AE58D2"/>
    <w:rsid w:val="00AE607E"/>
    <w:rsid w:val="00AE6977"/>
    <w:rsid w:val="00AE78AC"/>
    <w:rsid w:val="00AE79DD"/>
    <w:rsid w:val="00AE7BE0"/>
    <w:rsid w:val="00AE7D1C"/>
    <w:rsid w:val="00AE7F9E"/>
    <w:rsid w:val="00AE7FC6"/>
    <w:rsid w:val="00AF07AB"/>
    <w:rsid w:val="00AF091A"/>
    <w:rsid w:val="00AF2387"/>
    <w:rsid w:val="00AF2E2F"/>
    <w:rsid w:val="00AF3065"/>
    <w:rsid w:val="00AF41A8"/>
    <w:rsid w:val="00AF44D9"/>
    <w:rsid w:val="00AF46F9"/>
    <w:rsid w:val="00AF59A8"/>
    <w:rsid w:val="00AF64C3"/>
    <w:rsid w:val="00AF67C8"/>
    <w:rsid w:val="00AF6AC6"/>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17C9"/>
    <w:rsid w:val="00B11A06"/>
    <w:rsid w:val="00B11E21"/>
    <w:rsid w:val="00B12129"/>
    <w:rsid w:val="00B12217"/>
    <w:rsid w:val="00B1268F"/>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371F"/>
    <w:rsid w:val="00B23CE6"/>
    <w:rsid w:val="00B25551"/>
    <w:rsid w:val="00B255FF"/>
    <w:rsid w:val="00B2590B"/>
    <w:rsid w:val="00B25E3B"/>
    <w:rsid w:val="00B260AA"/>
    <w:rsid w:val="00B27A0D"/>
    <w:rsid w:val="00B27BDB"/>
    <w:rsid w:val="00B30219"/>
    <w:rsid w:val="00B3075E"/>
    <w:rsid w:val="00B3193D"/>
    <w:rsid w:val="00B31AA3"/>
    <w:rsid w:val="00B31C8D"/>
    <w:rsid w:val="00B31D0F"/>
    <w:rsid w:val="00B32285"/>
    <w:rsid w:val="00B322C8"/>
    <w:rsid w:val="00B32436"/>
    <w:rsid w:val="00B32B11"/>
    <w:rsid w:val="00B3311F"/>
    <w:rsid w:val="00B3384F"/>
    <w:rsid w:val="00B34199"/>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381"/>
    <w:rsid w:val="00B4774E"/>
    <w:rsid w:val="00B47B4C"/>
    <w:rsid w:val="00B501B8"/>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671"/>
    <w:rsid w:val="00B846AE"/>
    <w:rsid w:val="00B84CE3"/>
    <w:rsid w:val="00B84D2E"/>
    <w:rsid w:val="00B861DA"/>
    <w:rsid w:val="00B874B3"/>
    <w:rsid w:val="00B87684"/>
    <w:rsid w:val="00B9006E"/>
    <w:rsid w:val="00B901DD"/>
    <w:rsid w:val="00B90957"/>
    <w:rsid w:val="00B9096E"/>
    <w:rsid w:val="00B90FAF"/>
    <w:rsid w:val="00B915B5"/>
    <w:rsid w:val="00B91870"/>
    <w:rsid w:val="00B9210C"/>
    <w:rsid w:val="00B933B2"/>
    <w:rsid w:val="00B952D6"/>
    <w:rsid w:val="00B956DA"/>
    <w:rsid w:val="00B95DB9"/>
    <w:rsid w:val="00B97C27"/>
    <w:rsid w:val="00BA0F1F"/>
    <w:rsid w:val="00BA2519"/>
    <w:rsid w:val="00BA2979"/>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6BB"/>
    <w:rsid w:val="00BB2954"/>
    <w:rsid w:val="00BB3DC6"/>
    <w:rsid w:val="00BB58EC"/>
    <w:rsid w:val="00BB5DD8"/>
    <w:rsid w:val="00BB5F63"/>
    <w:rsid w:val="00BB750D"/>
    <w:rsid w:val="00BB78E4"/>
    <w:rsid w:val="00BC01C8"/>
    <w:rsid w:val="00BC03A0"/>
    <w:rsid w:val="00BC128B"/>
    <w:rsid w:val="00BC2432"/>
    <w:rsid w:val="00BC28DB"/>
    <w:rsid w:val="00BC2BC7"/>
    <w:rsid w:val="00BC413D"/>
    <w:rsid w:val="00BC42B3"/>
    <w:rsid w:val="00BC473B"/>
    <w:rsid w:val="00BC4E5B"/>
    <w:rsid w:val="00BC54A4"/>
    <w:rsid w:val="00BC5C26"/>
    <w:rsid w:val="00BC6DDA"/>
    <w:rsid w:val="00BC7647"/>
    <w:rsid w:val="00BC78A1"/>
    <w:rsid w:val="00BC7E3F"/>
    <w:rsid w:val="00BD071E"/>
    <w:rsid w:val="00BD1015"/>
    <w:rsid w:val="00BD1BB2"/>
    <w:rsid w:val="00BD1DF3"/>
    <w:rsid w:val="00BD28D6"/>
    <w:rsid w:val="00BD2981"/>
    <w:rsid w:val="00BD2F53"/>
    <w:rsid w:val="00BD39C6"/>
    <w:rsid w:val="00BD3A0C"/>
    <w:rsid w:val="00BD4231"/>
    <w:rsid w:val="00BD44AA"/>
    <w:rsid w:val="00BD46CF"/>
    <w:rsid w:val="00BD4834"/>
    <w:rsid w:val="00BD4919"/>
    <w:rsid w:val="00BD4960"/>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1734"/>
    <w:rsid w:val="00BF1962"/>
    <w:rsid w:val="00BF32EF"/>
    <w:rsid w:val="00BF41EC"/>
    <w:rsid w:val="00BF45B9"/>
    <w:rsid w:val="00BF4A32"/>
    <w:rsid w:val="00BF4E0E"/>
    <w:rsid w:val="00BF4EA9"/>
    <w:rsid w:val="00BF5AC7"/>
    <w:rsid w:val="00BF5C30"/>
    <w:rsid w:val="00BF615E"/>
    <w:rsid w:val="00BF6BFD"/>
    <w:rsid w:val="00BF77B2"/>
    <w:rsid w:val="00BF79F1"/>
    <w:rsid w:val="00C001CA"/>
    <w:rsid w:val="00C008A4"/>
    <w:rsid w:val="00C01A56"/>
    <w:rsid w:val="00C01EE0"/>
    <w:rsid w:val="00C020AD"/>
    <w:rsid w:val="00C025B4"/>
    <w:rsid w:val="00C03497"/>
    <w:rsid w:val="00C0369E"/>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3AF2"/>
    <w:rsid w:val="00C14192"/>
    <w:rsid w:val="00C14FF6"/>
    <w:rsid w:val="00C16011"/>
    <w:rsid w:val="00C1606D"/>
    <w:rsid w:val="00C16BF7"/>
    <w:rsid w:val="00C171F2"/>
    <w:rsid w:val="00C17944"/>
    <w:rsid w:val="00C17F42"/>
    <w:rsid w:val="00C2066E"/>
    <w:rsid w:val="00C20D5F"/>
    <w:rsid w:val="00C20DBC"/>
    <w:rsid w:val="00C21118"/>
    <w:rsid w:val="00C21BA6"/>
    <w:rsid w:val="00C2251A"/>
    <w:rsid w:val="00C22E38"/>
    <w:rsid w:val="00C22FCF"/>
    <w:rsid w:val="00C2332C"/>
    <w:rsid w:val="00C23687"/>
    <w:rsid w:val="00C23C21"/>
    <w:rsid w:val="00C23D2B"/>
    <w:rsid w:val="00C241C5"/>
    <w:rsid w:val="00C24612"/>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B1B"/>
    <w:rsid w:val="00C61D7B"/>
    <w:rsid w:val="00C61F07"/>
    <w:rsid w:val="00C622DF"/>
    <w:rsid w:val="00C62329"/>
    <w:rsid w:val="00C631C3"/>
    <w:rsid w:val="00C63409"/>
    <w:rsid w:val="00C63C63"/>
    <w:rsid w:val="00C64153"/>
    <w:rsid w:val="00C64A02"/>
    <w:rsid w:val="00C653AA"/>
    <w:rsid w:val="00C65D38"/>
    <w:rsid w:val="00C65E0F"/>
    <w:rsid w:val="00C65F7E"/>
    <w:rsid w:val="00C6625F"/>
    <w:rsid w:val="00C66E40"/>
    <w:rsid w:val="00C66F69"/>
    <w:rsid w:val="00C673B1"/>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C37"/>
    <w:rsid w:val="00C760C9"/>
    <w:rsid w:val="00C770B8"/>
    <w:rsid w:val="00C77AAD"/>
    <w:rsid w:val="00C80009"/>
    <w:rsid w:val="00C80415"/>
    <w:rsid w:val="00C81FBA"/>
    <w:rsid w:val="00C821FB"/>
    <w:rsid w:val="00C834B4"/>
    <w:rsid w:val="00C83902"/>
    <w:rsid w:val="00C83B8B"/>
    <w:rsid w:val="00C840F8"/>
    <w:rsid w:val="00C84729"/>
    <w:rsid w:val="00C85920"/>
    <w:rsid w:val="00C861FB"/>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7CD"/>
    <w:rsid w:val="00CA07F0"/>
    <w:rsid w:val="00CA0917"/>
    <w:rsid w:val="00CA0EB3"/>
    <w:rsid w:val="00CA1B85"/>
    <w:rsid w:val="00CA1DDD"/>
    <w:rsid w:val="00CA1E03"/>
    <w:rsid w:val="00CA2323"/>
    <w:rsid w:val="00CA2B85"/>
    <w:rsid w:val="00CA2D85"/>
    <w:rsid w:val="00CA3D0C"/>
    <w:rsid w:val="00CA3FB8"/>
    <w:rsid w:val="00CA59BE"/>
    <w:rsid w:val="00CA5D43"/>
    <w:rsid w:val="00CA6CC5"/>
    <w:rsid w:val="00CA6F4C"/>
    <w:rsid w:val="00CB0364"/>
    <w:rsid w:val="00CB0BDD"/>
    <w:rsid w:val="00CB120A"/>
    <w:rsid w:val="00CB12EB"/>
    <w:rsid w:val="00CB16CD"/>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E9D"/>
    <w:rsid w:val="00CE630A"/>
    <w:rsid w:val="00CE714C"/>
    <w:rsid w:val="00CF0B6F"/>
    <w:rsid w:val="00CF1509"/>
    <w:rsid w:val="00CF16D5"/>
    <w:rsid w:val="00CF1CA6"/>
    <w:rsid w:val="00CF233B"/>
    <w:rsid w:val="00CF239C"/>
    <w:rsid w:val="00CF3222"/>
    <w:rsid w:val="00CF3CD6"/>
    <w:rsid w:val="00CF47EC"/>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471F"/>
    <w:rsid w:val="00D052EF"/>
    <w:rsid w:val="00D0547A"/>
    <w:rsid w:val="00D05D9D"/>
    <w:rsid w:val="00D070A1"/>
    <w:rsid w:val="00D072F9"/>
    <w:rsid w:val="00D07441"/>
    <w:rsid w:val="00D07600"/>
    <w:rsid w:val="00D07AEB"/>
    <w:rsid w:val="00D101A2"/>
    <w:rsid w:val="00D10B27"/>
    <w:rsid w:val="00D10CEF"/>
    <w:rsid w:val="00D1120E"/>
    <w:rsid w:val="00D115C6"/>
    <w:rsid w:val="00D1302D"/>
    <w:rsid w:val="00D13216"/>
    <w:rsid w:val="00D13636"/>
    <w:rsid w:val="00D13A8F"/>
    <w:rsid w:val="00D13D26"/>
    <w:rsid w:val="00D13FC6"/>
    <w:rsid w:val="00D14570"/>
    <w:rsid w:val="00D149B1"/>
    <w:rsid w:val="00D1518C"/>
    <w:rsid w:val="00D15AA9"/>
    <w:rsid w:val="00D15AB9"/>
    <w:rsid w:val="00D1646D"/>
    <w:rsid w:val="00D16A9A"/>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442F"/>
    <w:rsid w:val="00D25157"/>
    <w:rsid w:val="00D2548D"/>
    <w:rsid w:val="00D26334"/>
    <w:rsid w:val="00D26917"/>
    <w:rsid w:val="00D27626"/>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06C1"/>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56"/>
    <w:rsid w:val="00D47455"/>
    <w:rsid w:val="00D4764C"/>
    <w:rsid w:val="00D47AA0"/>
    <w:rsid w:val="00D515CE"/>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A54"/>
    <w:rsid w:val="00D61515"/>
    <w:rsid w:val="00D61E24"/>
    <w:rsid w:val="00D624B8"/>
    <w:rsid w:val="00D6259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622"/>
    <w:rsid w:val="00D747B1"/>
    <w:rsid w:val="00D75EBC"/>
    <w:rsid w:val="00D76883"/>
    <w:rsid w:val="00D76D85"/>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C66"/>
    <w:rsid w:val="00D97D04"/>
    <w:rsid w:val="00DA08BA"/>
    <w:rsid w:val="00DA09F2"/>
    <w:rsid w:val="00DA1092"/>
    <w:rsid w:val="00DA11F3"/>
    <w:rsid w:val="00DA1593"/>
    <w:rsid w:val="00DA243A"/>
    <w:rsid w:val="00DA2C10"/>
    <w:rsid w:val="00DA2C7E"/>
    <w:rsid w:val="00DA37A7"/>
    <w:rsid w:val="00DA477E"/>
    <w:rsid w:val="00DA4E05"/>
    <w:rsid w:val="00DA5FE4"/>
    <w:rsid w:val="00DA610D"/>
    <w:rsid w:val="00DA67D9"/>
    <w:rsid w:val="00DA6DB1"/>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F76"/>
    <w:rsid w:val="00DD074E"/>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E0495"/>
    <w:rsid w:val="00DE0D50"/>
    <w:rsid w:val="00DE1045"/>
    <w:rsid w:val="00DE11F8"/>
    <w:rsid w:val="00DE1C27"/>
    <w:rsid w:val="00DE2B8C"/>
    <w:rsid w:val="00DE404D"/>
    <w:rsid w:val="00DE446D"/>
    <w:rsid w:val="00DE4C58"/>
    <w:rsid w:val="00DE5C03"/>
    <w:rsid w:val="00DE661F"/>
    <w:rsid w:val="00DE7466"/>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6F0"/>
    <w:rsid w:val="00E04B71"/>
    <w:rsid w:val="00E053E1"/>
    <w:rsid w:val="00E06678"/>
    <w:rsid w:val="00E06681"/>
    <w:rsid w:val="00E06D33"/>
    <w:rsid w:val="00E07674"/>
    <w:rsid w:val="00E077D8"/>
    <w:rsid w:val="00E07831"/>
    <w:rsid w:val="00E10381"/>
    <w:rsid w:val="00E1205F"/>
    <w:rsid w:val="00E12DAC"/>
    <w:rsid w:val="00E1312C"/>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3BC"/>
    <w:rsid w:val="00E27480"/>
    <w:rsid w:val="00E2784A"/>
    <w:rsid w:val="00E27EBA"/>
    <w:rsid w:val="00E27F28"/>
    <w:rsid w:val="00E30C69"/>
    <w:rsid w:val="00E30CD5"/>
    <w:rsid w:val="00E31231"/>
    <w:rsid w:val="00E32393"/>
    <w:rsid w:val="00E331E7"/>
    <w:rsid w:val="00E3328B"/>
    <w:rsid w:val="00E3347C"/>
    <w:rsid w:val="00E338CF"/>
    <w:rsid w:val="00E3429F"/>
    <w:rsid w:val="00E34D58"/>
    <w:rsid w:val="00E34EAB"/>
    <w:rsid w:val="00E35843"/>
    <w:rsid w:val="00E35D83"/>
    <w:rsid w:val="00E36D87"/>
    <w:rsid w:val="00E4049E"/>
    <w:rsid w:val="00E40B7F"/>
    <w:rsid w:val="00E40C90"/>
    <w:rsid w:val="00E40FA4"/>
    <w:rsid w:val="00E41447"/>
    <w:rsid w:val="00E41817"/>
    <w:rsid w:val="00E41B57"/>
    <w:rsid w:val="00E41FE5"/>
    <w:rsid w:val="00E425C3"/>
    <w:rsid w:val="00E4386B"/>
    <w:rsid w:val="00E43A88"/>
    <w:rsid w:val="00E44B25"/>
    <w:rsid w:val="00E44BA9"/>
    <w:rsid w:val="00E45AD5"/>
    <w:rsid w:val="00E45C4D"/>
    <w:rsid w:val="00E45E1A"/>
    <w:rsid w:val="00E4618A"/>
    <w:rsid w:val="00E46555"/>
    <w:rsid w:val="00E4701B"/>
    <w:rsid w:val="00E47FA0"/>
    <w:rsid w:val="00E5071A"/>
    <w:rsid w:val="00E511DF"/>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57E25"/>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54AD"/>
    <w:rsid w:val="00E65D6A"/>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50F3"/>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6D92"/>
    <w:rsid w:val="00E8717F"/>
    <w:rsid w:val="00E87421"/>
    <w:rsid w:val="00E8744B"/>
    <w:rsid w:val="00E8745C"/>
    <w:rsid w:val="00E87669"/>
    <w:rsid w:val="00E87D4D"/>
    <w:rsid w:val="00E90053"/>
    <w:rsid w:val="00E9026B"/>
    <w:rsid w:val="00E909BD"/>
    <w:rsid w:val="00E90AF2"/>
    <w:rsid w:val="00E91EAC"/>
    <w:rsid w:val="00E9270D"/>
    <w:rsid w:val="00E92819"/>
    <w:rsid w:val="00E928A3"/>
    <w:rsid w:val="00E935AF"/>
    <w:rsid w:val="00E94F5D"/>
    <w:rsid w:val="00E95208"/>
    <w:rsid w:val="00E95262"/>
    <w:rsid w:val="00E953EA"/>
    <w:rsid w:val="00E95479"/>
    <w:rsid w:val="00E9596D"/>
    <w:rsid w:val="00E96359"/>
    <w:rsid w:val="00E96473"/>
    <w:rsid w:val="00E973FD"/>
    <w:rsid w:val="00EA1B52"/>
    <w:rsid w:val="00EA1FF1"/>
    <w:rsid w:val="00EA20AD"/>
    <w:rsid w:val="00EA22F8"/>
    <w:rsid w:val="00EA245D"/>
    <w:rsid w:val="00EA37CB"/>
    <w:rsid w:val="00EA39BC"/>
    <w:rsid w:val="00EA45DC"/>
    <w:rsid w:val="00EA48A9"/>
    <w:rsid w:val="00EA5774"/>
    <w:rsid w:val="00EA6499"/>
    <w:rsid w:val="00EA65B6"/>
    <w:rsid w:val="00EA6EBB"/>
    <w:rsid w:val="00EA733A"/>
    <w:rsid w:val="00EB0BA3"/>
    <w:rsid w:val="00EB0C2E"/>
    <w:rsid w:val="00EB1AC4"/>
    <w:rsid w:val="00EB1E64"/>
    <w:rsid w:val="00EB214F"/>
    <w:rsid w:val="00EB339D"/>
    <w:rsid w:val="00EB4384"/>
    <w:rsid w:val="00EB46A1"/>
    <w:rsid w:val="00EB5313"/>
    <w:rsid w:val="00EB5D04"/>
    <w:rsid w:val="00EB5EFF"/>
    <w:rsid w:val="00EB5F51"/>
    <w:rsid w:val="00EB60BA"/>
    <w:rsid w:val="00EB6850"/>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65"/>
    <w:rsid w:val="00EC6ACB"/>
    <w:rsid w:val="00EC7F98"/>
    <w:rsid w:val="00ED0789"/>
    <w:rsid w:val="00ED0E85"/>
    <w:rsid w:val="00ED0EFF"/>
    <w:rsid w:val="00ED2CF8"/>
    <w:rsid w:val="00ED2F17"/>
    <w:rsid w:val="00ED393B"/>
    <w:rsid w:val="00ED4E9C"/>
    <w:rsid w:val="00ED52E9"/>
    <w:rsid w:val="00ED5E48"/>
    <w:rsid w:val="00ED64CF"/>
    <w:rsid w:val="00ED711F"/>
    <w:rsid w:val="00ED72C6"/>
    <w:rsid w:val="00ED763D"/>
    <w:rsid w:val="00ED7B26"/>
    <w:rsid w:val="00EE089B"/>
    <w:rsid w:val="00EE1057"/>
    <w:rsid w:val="00EE13A8"/>
    <w:rsid w:val="00EE1A62"/>
    <w:rsid w:val="00EE1B94"/>
    <w:rsid w:val="00EE1F8C"/>
    <w:rsid w:val="00EE28C4"/>
    <w:rsid w:val="00EE2AB6"/>
    <w:rsid w:val="00EE2AEF"/>
    <w:rsid w:val="00EE2D28"/>
    <w:rsid w:val="00EE2F4D"/>
    <w:rsid w:val="00EE30C0"/>
    <w:rsid w:val="00EE3A34"/>
    <w:rsid w:val="00EE3DD3"/>
    <w:rsid w:val="00EE4161"/>
    <w:rsid w:val="00EE43F8"/>
    <w:rsid w:val="00EE522E"/>
    <w:rsid w:val="00EE5365"/>
    <w:rsid w:val="00EE61B4"/>
    <w:rsid w:val="00EE682F"/>
    <w:rsid w:val="00EE6986"/>
    <w:rsid w:val="00EE69F0"/>
    <w:rsid w:val="00EF0BCB"/>
    <w:rsid w:val="00EF115B"/>
    <w:rsid w:val="00EF1BDC"/>
    <w:rsid w:val="00EF1EE2"/>
    <w:rsid w:val="00EF3A2A"/>
    <w:rsid w:val="00EF3C85"/>
    <w:rsid w:val="00EF449C"/>
    <w:rsid w:val="00EF45B1"/>
    <w:rsid w:val="00EF47E9"/>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9EA"/>
    <w:rsid w:val="00F01A15"/>
    <w:rsid w:val="00F025A2"/>
    <w:rsid w:val="00F0286C"/>
    <w:rsid w:val="00F035A5"/>
    <w:rsid w:val="00F0372B"/>
    <w:rsid w:val="00F03C95"/>
    <w:rsid w:val="00F0430E"/>
    <w:rsid w:val="00F04363"/>
    <w:rsid w:val="00F059B6"/>
    <w:rsid w:val="00F06275"/>
    <w:rsid w:val="00F06866"/>
    <w:rsid w:val="00F069F1"/>
    <w:rsid w:val="00F072ED"/>
    <w:rsid w:val="00F076C8"/>
    <w:rsid w:val="00F07719"/>
    <w:rsid w:val="00F11164"/>
    <w:rsid w:val="00F11DED"/>
    <w:rsid w:val="00F12D60"/>
    <w:rsid w:val="00F13B9F"/>
    <w:rsid w:val="00F13BCB"/>
    <w:rsid w:val="00F13D6C"/>
    <w:rsid w:val="00F15412"/>
    <w:rsid w:val="00F162A9"/>
    <w:rsid w:val="00F16632"/>
    <w:rsid w:val="00F16D41"/>
    <w:rsid w:val="00F1711A"/>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6CB9"/>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B48"/>
    <w:rsid w:val="00F47F10"/>
    <w:rsid w:val="00F50F3A"/>
    <w:rsid w:val="00F51893"/>
    <w:rsid w:val="00F519F6"/>
    <w:rsid w:val="00F51ACE"/>
    <w:rsid w:val="00F533CD"/>
    <w:rsid w:val="00F53413"/>
    <w:rsid w:val="00F54A3D"/>
    <w:rsid w:val="00F54B06"/>
    <w:rsid w:val="00F54E21"/>
    <w:rsid w:val="00F55264"/>
    <w:rsid w:val="00F5579E"/>
    <w:rsid w:val="00F56327"/>
    <w:rsid w:val="00F56B1C"/>
    <w:rsid w:val="00F57525"/>
    <w:rsid w:val="00F57E74"/>
    <w:rsid w:val="00F57F8D"/>
    <w:rsid w:val="00F60298"/>
    <w:rsid w:val="00F6035B"/>
    <w:rsid w:val="00F60ED1"/>
    <w:rsid w:val="00F6125C"/>
    <w:rsid w:val="00F612DC"/>
    <w:rsid w:val="00F62028"/>
    <w:rsid w:val="00F62DE2"/>
    <w:rsid w:val="00F64065"/>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75"/>
    <w:rsid w:val="00F709E5"/>
    <w:rsid w:val="00F70B41"/>
    <w:rsid w:val="00F716F3"/>
    <w:rsid w:val="00F72403"/>
    <w:rsid w:val="00F72E11"/>
    <w:rsid w:val="00F738C1"/>
    <w:rsid w:val="00F738F6"/>
    <w:rsid w:val="00F73982"/>
    <w:rsid w:val="00F73D04"/>
    <w:rsid w:val="00F73DEE"/>
    <w:rsid w:val="00F73F66"/>
    <w:rsid w:val="00F74522"/>
    <w:rsid w:val="00F745F5"/>
    <w:rsid w:val="00F751AE"/>
    <w:rsid w:val="00F75F4C"/>
    <w:rsid w:val="00F76A37"/>
    <w:rsid w:val="00F76C5A"/>
    <w:rsid w:val="00F76F8F"/>
    <w:rsid w:val="00F774C9"/>
    <w:rsid w:val="00F77857"/>
    <w:rsid w:val="00F81F8F"/>
    <w:rsid w:val="00F8230A"/>
    <w:rsid w:val="00F82690"/>
    <w:rsid w:val="00F8275A"/>
    <w:rsid w:val="00F83013"/>
    <w:rsid w:val="00F832EC"/>
    <w:rsid w:val="00F8356B"/>
    <w:rsid w:val="00F83D09"/>
    <w:rsid w:val="00F84981"/>
    <w:rsid w:val="00F85006"/>
    <w:rsid w:val="00F85315"/>
    <w:rsid w:val="00F85B81"/>
    <w:rsid w:val="00F865C1"/>
    <w:rsid w:val="00F86C7A"/>
    <w:rsid w:val="00F86DE8"/>
    <w:rsid w:val="00F873D2"/>
    <w:rsid w:val="00F873F6"/>
    <w:rsid w:val="00F8785B"/>
    <w:rsid w:val="00F879A8"/>
    <w:rsid w:val="00F9036B"/>
    <w:rsid w:val="00F90672"/>
    <w:rsid w:val="00F90824"/>
    <w:rsid w:val="00F90D9A"/>
    <w:rsid w:val="00F91200"/>
    <w:rsid w:val="00F926BE"/>
    <w:rsid w:val="00F92CEA"/>
    <w:rsid w:val="00F93027"/>
    <w:rsid w:val="00F94011"/>
    <w:rsid w:val="00F94200"/>
    <w:rsid w:val="00F943E1"/>
    <w:rsid w:val="00F945CE"/>
    <w:rsid w:val="00F94B24"/>
    <w:rsid w:val="00F95B7B"/>
    <w:rsid w:val="00F95D7D"/>
    <w:rsid w:val="00F96198"/>
    <w:rsid w:val="00F968E0"/>
    <w:rsid w:val="00F96F0D"/>
    <w:rsid w:val="00F97736"/>
    <w:rsid w:val="00F97803"/>
    <w:rsid w:val="00FA0464"/>
    <w:rsid w:val="00FA0D12"/>
    <w:rsid w:val="00FA0EB9"/>
    <w:rsid w:val="00FA1266"/>
    <w:rsid w:val="00FA1380"/>
    <w:rsid w:val="00FA17D9"/>
    <w:rsid w:val="00FA1908"/>
    <w:rsid w:val="00FA3531"/>
    <w:rsid w:val="00FA3EEF"/>
    <w:rsid w:val="00FA40DD"/>
    <w:rsid w:val="00FA48E3"/>
    <w:rsid w:val="00FA4EC2"/>
    <w:rsid w:val="00FA621A"/>
    <w:rsid w:val="00FA6682"/>
    <w:rsid w:val="00FA7582"/>
    <w:rsid w:val="00FA75A6"/>
    <w:rsid w:val="00FA7C19"/>
    <w:rsid w:val="00FA7E47"/>
    <w:rsid w:val="00FA7F33"/>
    <w:rsid w:val="00FB07B9"/>
    <w:rsid w:val="00FB0C67"/>
    <w:rsid w:val="00FB2523"/>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018"/>
    <w:rsid w:val="00FD232D"/>
    <w:rsid w:val="00FD243E"/>
    <w:rsid w:val="00FD421F"/>
    <w:rsid w:val="00FD476B"/>
    <w:rsid w:val="00FD494E"/>
    <w:rsid w:val="00FD593F"/>
    <w:rsid w:val="00FD67AC"/>
    <w:rsid w:val="00FD707A"/>
    <w:rsid w:val="00FD7289"/>
    <w:rsid w:val="00FE01A2"/>
    <w:rsid w:val="00FE0544"/>
    <w:rsid w:val="00FE0649"/>
    <w:rsid w:val="00FE0BA7"/>
    <w:rsid w:val="00FE1752"/>
    <w:rsid w:val="00FE1D44"/>
    <w:rsid w:val="00FE1D95"/>
    <w:rsid w:val="00FE1F7D"/>
    <w:rsid w:val="00FE2AB4"/>
    <w:rsid w:val="00FE36C1"/>
    <w:rsid w:val="00FE37C6"/>
    <w:rsid w:val="00FE3864"/>
    <w:rsid w:val="00FE39A3"/>
    <w:rsid w:val="00FE3D29"/>
    <w:rsid w:val="00FE40AD"/>
    <w:rsid w:val="00FE50F7"/>
    <w:rsid w:val="00FE56FF"/>
    <w:rsid w:val="00FE5A21"/>
    <w:rsid w:val="00FE6757"/>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6C7AF87"/>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60E6BE73-527F-4071-B5F8-C64BD33F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26258654">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05965937">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035838248">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RBI5PAMIO524-1616901215-43506</_dlc_DocId>
    <_dlc_DocIdUrl xmlns="71c5aaf6-e6ce-465b-b873-5148d2a4c105">
      <Url>https://nokia.sharepoint.com/sites/gxp/_layouts/15/DocIdRedir.aspx?ID=RBI5PAMIO524-1616901215-43506</Url>
      <Description>RBI5PAMIO524-1616901215-43506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2.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3.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5.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7.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41</TotalTime>
  <Pages>1</Pages>
  <Words>249</Words>
  <Characters>1421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6</cp:revision>
  <dcterms:created xsi:type="dcterms:W3CDTF">2025-08-14T05:27:00Z</dcterms:created>
  <dcterms:modified xsi:type="dcterms:W3CDTF">2025-08-15T00:40:00Z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371a60b8-ec5c-4b42-85e6-f0bd26a32b2d</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